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652"/>
      </w:tblGrid>
      <w:tr w:rsidR="00440850" w:rsidRPr="00917FEC" w14:paraId="3F35FAE1" w14:textId="77777777" w:rsidTr="00EC0267">
        <w:tc>
          <w:tcPr>
            <w:tcW w:w="3652" w:type="dxa"/>
          </w:tcPr>
          <w:p w14:paraId="0790205B" w14:textId="77777777" w:rsidR="00192F91" w:rsidRPr="00917FEC" w:rsidRDefault="00440850" w:rsidP="00192F91">
            <w:pPr>
              <w:rPr>
                <w:rFonts w:cs="Arial"/>
                <w:szCs w:val="22"/>
              </w:rPr>
            </w:pPr>
            <w:r w:rsidRPr="00917FEC">
              <w:rPr>
                <w:rFonts w:cs="Arial"/>
                <w:szCs w:val="22"/>
              </w:rPr>
              <w:t xml:space="preserve">Name und Anschrift des Bieters </w:t>
            </w:r>
            <w:r w:rsidRPr="00917FEC">
              <w:rPr>
                <w:rFonts w:cs="Arial"/>
                <w:szCs w:val="22"/>
              </w:rPr>
              <w:br/>
            </w:r>
            <w:sdt>
              <w:sdtPr>
                <w:rPr>
                  <w:rFonts w:cs="Arial"/>
                  <w:szCs w:val="22"/>
                </w:rPr>
                <w:id w:val="1525669065"/>
                <w:placeholder>
                  <w:docPart w:val="DefaultPlaceholder_1082065158"/>
                </w:placeholder>
              </w:sdtPr>
              <w:sdtEnd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1855462226"/>
                <w:placeholder>
                  <w:docPart w:val="DefaultPlaceholder_1082065158"/>
                </w:placeholder>
              </w:sdtPr>
              <w:sdtEnd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1387760484"/>
                <w:placeholder>
                  <w:docPart w:val="DefaultPlaceholder_1082065158"/>
                </w:placeholder>
              </w:sdtPr>
              <w:sdtEnd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273028405"/>
                <w:placeholder>
                  <w:docPart w:val="DefaultPlaceholder_1082065158"/>
                </w:placeholder>
              </w:sdtPr>
              <w:sdtEndPr/>
              <w:sdtContent>
                <w:r w:rsidR="00192F91" w:rsidRPr="00192F91">
                  <w:rPr>
                    <w:rFonts w:cs="Arial"/>
                    <w:szCs w:val="22"/>
                    <w:shd w:val="clear" w:color="auto" w:fill="D9D9D9" w:themeFill="background1" w:themeFillShade="D9"/>
                  </w:rPr>
                  <w:t>°°°°°</w:t>
                </w:r>
              </w:sdtContent>
            </w:sdt>
          </w:p>
        </w:tc>
      </w:tr>
    </w:tbl>
    <w:p w14:paraId="14E66FF2" w14:textId="77777777" w:rsidR="00440850" w:rsidRDefault="00440850" w:rsidP="00440850">
      <w:pPr>
        <w:spacing w:after="240"/>
      </w:pPr>
    </w:p>
    <w:p w14:paraId="190B400A" w14:textId="2AE24D29" w:rsidR="00440850" w:rsidRDefault="009B6B28" w:rsidP="00AB0081">
      <w:pPr>
        <w:tabs>
          <w:tab w:val="left" w:pos="907"/>
          <w:tab w:val="left" w:pos="1361"/>
          <w:tab w:val="left" w:pos="1814"/>
          <w:tab w:val="left" w:pos="2268"/>
        </w:tabs>
        <w:overflowPunct w:val="0"/>
        <w:autoSpaceDE w:val="0"/>
        <w:autoSpaceDN w:val="0"/>
        <w:adjustRightInd w:val="0"/>
        <w:spacing w:line="320" w:lineRule="atLeast"/>
        <w:textAlignment w:val="baseline"/>
      </w:pPr>
      <w:r>
        <w:rPr>
          <w:szCs w:val="22"/>
        </w:rPr>
        <w:t>An das</w:t>
      </w:r>
      <w:r>
        <w:rPr>
          <w:szCs w:val="22"/>
        </w:rPr>
        <w:br/>
        <w:t>Ministerium für Schule und Bildung NRW</w:t>
      </w:r>
      <w:r>
        <w:rPr>
          <w:szCs w:val="22"/>
        </w:rPr>
        <w:br/>
        <w:t>Völklinger Str. 49</w:t>
      </w:r>
      <w:r>
        <w:rPr>
          <w:szCs w:val="22"/>
        </w:rPr>
        <w:br/>
        <w:t>40221 Düsseldorf</w:t>
      </w:r>
      <w:r>
        <w:rPr>
          <w:szCs w:val="22"/>
        </w:rPr>
        <w:br/>
      </w:r>
    </w:p>
    <w:p w14:paraId="5FA47EF2" w14:textId="77777777" w:rsidR="00440850" w:rsidRDefault="00440850" w:rsidP="00440850">
      <w:pPr>
        <w:spacing w:after="240"/>
      </w:pPr>
    </w:p>
    <w:p w14:paraId="0BF2FC24" w14:textId="3814F2F2" w:rsidR="00034622" w:rsidRPr="00034622" w:rsidRDefault="00034622" w:rsidP="00034622">
      <w:pPr>
        <w:jc w:val="right"/>
        <w:rPr>
          <w:rFonts w:eastAsia="Lucida Sans Unicode" w:cs="Arial"/>
          <w:szCs w:val="22"/>
        </w:rPr>
      </w:pPr>
      <w:r w:rsidRPr="00034622">
        <w:rPr>
          <w:rFonts w:eastAsia="Lucida Sans Unicode" w:cs="Arial"/>
          <w:szCs w:val="22"/>
        </w:rPr>
        <w:fldChar w:fldCharType="begin">
          <w:ffData>
            <w:name w:val="Text20"/>
            <w:enabled/>
            <w:calcOnExit w:val="0"/>
            <w:textInput/>
          </w:ffData>
        </w:fldChar>
      </w:r>
      <w:bookmarkStart w:id="0" w:name="Text20"/>
      <w:r w:rsidRPr="00034622">
        <w:rPr>
          <w:rFonts w:eastAsia="Lucida Sans Unicode" w:cs="Arial"/>
          <w:szCs w:val="22"/>
        </w:rPr>
        <w:instrText xml:space="preserve"> FORMTEXT </w:instrText>
      </w:r>
      <w:r w:rsidRPr="00034622">
        <w:rPr>
          <w:rFonts w:eastAsia="Lucida Sans Unicode" w:cs="Arial"/>
          <w:szCs w:val="22"/>
        </w:rPr>
      </w:r>
      <w:r w:rsidRPr="00034622">
        <w:rPr>
          <w:rFonts w:eastAsia="Lucida Sans Unicode" w:cs="Arial"/>
          <w:szCs w:val="22"/>
        </w:rPr>
        <w:fldChar w:fldCharType="separate"/>
      </w:r>
      <w:r w:rsidR="005468AE">
        <w:rPr>
          <w:rFonts w:eastAsia="Lucida Sans Unicode" w:cs="Arial"/>
          <w:noProof/>
          <w:szCs w:val="22"/>
        </w:rPr>
        <w:t> </w:t>
      </w:r>
      <w:r w:rsidR="005468AE">
        <w:rPr>
          <w:rFonts w:eastAsia="Lucida Sans Unicode" w:cs="Arial"/>
          <w:noProof/>
          <w:szCs w:val="22"/>
        </w:rPr>
        <w:t> </w:t>
      </w:r>
      <w:r w:rsidR="005468AE">
        <w:rPr>
          <w:rFonts w:eastAsia="Lucida Sans Unicode" w:cs="Arial"/>
          <w:noProof/>
          <w:szCs w:val="22"/>
        </w:rPr>
        <w:t> </w:t>
      </w:r>
      <w:r w:rsidR="005468AE">
        <w:rPr>
          <w:rFonts w:eastAsia="Lucida Sans Unicode" w:cs="Arial"/>
          <w:noProof/>
          <w:szCs w:val="22"/>
        </w:rPr>
        <w:t> </w:t>
      </w:r>
      <w:r w:rsidR="005468AE">
        <w:rPr>
          <w:rFonts w:eastAsia="Lucida Sans Unicode" w:cs="Arial"/>
          <w:noProof/>
          <w:szCs w:val="22"/>
        </w:rPr>
        <w:t> </w:t>
      </w:r>
      <w:r w:rsidRPr="00034622">
        <w:rPr>
          <w:rFonts w:eastAsia="Lucida Sans Unicode" w:cs="Arial"/>
          <w:szCs w:val="22"/>
        </w:rPr>
        <w:fldChar w:fldCharType="end"/>
      </w:r>
      <w:bookmarkEnd w:id="0"/>
      <w:r w:rsidRPr="00034622">
        <w:rPr>
          <w:rFonts w:eastAsia="Lucida Sans Unicode" w:cs="Arial"/>
          <w:szCs w:val="22"/>
        </w:rPr>
        <w:t xml:space="preserve">, den </w:t>
      </w:r>
      <w:sdt>
        <w:sdtPr>
          <w:rPr>
            <w:rFonts w:eastAsia="Lucida Sans Unicode" w:cs="Arial"/>
            <w:szCs w:val="22"/>
          </w:rPr>
          <w:id w:val="432009791"/>
          <w:placeholder>
            <w:docPart w:val="11136D8EE5864C28A6958C2F90751EF9"/>
          </w:placeholder>
          <w:showingPlcHdr/>
          <w:date>
            <w:dateFormat w:val="d. MMMM yyyy"/>
            <w:lid w:val="de-DE"/>
            <w:storeMappedDataAs w:val="dateTime"/>
            <w:calendar w:val="gregorian"/>
          </w:date>
        </w:sdtPr>
        <w:sdtEndPr/>
        <w:sdtContent>
          <w:r w:rsidRPr="00034622">
            <w:rPr>
              <w:rFonts w:ascii="Lucida Sans Unicode" w:eastAsia="Lucida Sans Unicode" w:hAnsi="Lucida Sans Unicode"/>
              <w:color w:val="808080"/>
              <w:w w:val="95"/>
              <w:sz w:val="20"/>
              <w:szCs w:val="20"/>
              <w:lang w:eastAsia="zh-CN"/>
            </w:rPr>
            <w:t>Klicken Sie hier, um ein Datum einzugeben.</w:t>
          </w:r>
        </w:sdtContent>
      </w:sdt>
    </w:p>
    <w:p w14:paraId="44A6F669" w14:textId="77777777" w:rsidR="00440850" w:rsidRPr="00917FEC" w:rsidRDefault="00440850" w:rsidP="00034622">
      <w:pPr>
        <w:spacing w:after="240"/>
        <w:jc w:val="right"/>
        <w:rPr>
          <w:szCs w:val="22"/>
        </w:rPr>
      </w:pPr>
    </w:p>
    <w:p w14:paraId="1612745A" w14:textId="41DF2B3E" w:rsidR="00764F12" w:rsidRDefault="00764F12" w:rsidP="00440850">
      <w:pPr>
        <w:spacing w:after="240"/>
        <w:rPr>
          <w:rFonts w:eastAsia="Calibri" w:cs="Arial"/>
          <w:b/>
          <w:szCs w:val="22"/>
        </w:rPr>
      </w:pPr>
      <w:r w:rsidRPr="00764F12">
        <w:rPr>
          <w:rFonts w:eastAsia="Calibri" w:cs="Arial"/>
          <w:b/>
          <w:szCs w:val="22"/>
        </w:rPr>
        <w:t>Vergabe</w:t>
      </w:r>
      <w:r w:rsidR="00D75745">
        <w:rPr>
          <w:rFonts w:eastAsia="Calibri" w:cs="Arial"/>
          <w:b/>
          <w:szCs w:val="22"/>
        </w:rPr>
        <w:t>verfahren</w:t>
      </w:r>
      <w:r w:rsidRPr="00764F12">
        <w:rPr>
          <w:rFonts w:eastAsia="Calibri" w:cs="Arial"/>
          <w:b/>
          <w:szCs w:val="22"/>
        </w:rPr>
        <w:t xml:space="preserve"> </w:t>
      </w:r>
      <w:r w:rsidR="00D75745">
        <w:rPr>
          <w:rFonts w:eastAsia="Calibri" w:cs="Arial"/>
          <w:b/>
          <w:szCs w:val="22"/>
        </w:rPr>
        <w:t>"</w:t>
      </w:r>
      <w:r w:rsidR="009B6B28">
        <w:rPr>
          <w:rFonts w:eastAsia="Calibri" w:cs="Arial"/>
          <w:b/>
          <w:szCs w:val="22"/>
        </w:rPr>
        <w:t>Überbetrieblicher Dienst</w:t>
      </w:r>
      <w:r w:rsidR="00D75745" w:rsidRPr="00D75745">
        <w:rPr>
          <w:rFonts w:eastAsia="Calibri" w:cs="Arial"/>
          <w:b/>
          <w:szCs w:val="22"/>
        </w:rPr>
        <w:t>"</w:t>
      </w:r>
    </w:p>
    <w:p w14:paraId="677EDB2F" w14:textId="5D065538" w:rsidR="00440850" w:rsidRPr="00917FEC" w:rsidRDefault="00440850" w:rsidP="00440850">
      <w:pPr>
        <w:spacing w:after="240"/>
        <w:rPr>
          <w:b/>
          <w:szCs w:val="22"/>
        </w:rPr>
      </w:pPr>
      <w:r w:rsidRPr="00917FEC">
        <w:rPr>
          <w:b/>
          <w:szCs w:val="22"/>
        </w:rPr>
        <w:t xml:space="preserve">Hier: </w:t>
      </w:r>
      <w:r w:rsidR="00744613">
        <w:rPr>
          <w:b/>
          <w:szCs w:val="22"/>
        </w:rPr>
        <w:t xml:space="preserve">Unser </w:t>
      </w:r>
      <w:r w:rsidRPr="00917FEC">
        <w:rPr>
          <w:b/>
          <w:szCs w:val="22"/>
        </w:rPr>
        <w:t>Angebot</w:t>
      </w:r>
      <w:r>
        <w:rPr>
          <w:b/>
          <w:szCs w:val="22"/>
        </w:rPr>
        <w:t xml:space="preserve"> </w:t>
      </w:r>
    </w:p>
    <w:p w14:paraId="08AB78DD" w14:textId="77777777" w:rsidR="00440850" w:rsidRPr="00917FEC" w:rsidRDefault="00440850" w:rsidP="00440850">
      <w:pPr>
        <w:spacing w:after="240"/>
        <w:rPr>
          <w:b/>
          <w:szCs w:val="22"/>
        </w:rPr>
      </w:pPr>
    </w:p>
    <w:p w14:paraId="35486125" w14:textId="77777777" w:rsidR="00440850" w:rsidRPr="00917FEC" w:rsidRDefault="00440850" w:rsidP="00440850">
      <w:pPr>
        <w:spacing w:after="240"/>
        <w:rPr>
          <w:szCs w:val="22"/>
        </w:rPr>
      </w:pPr>
      <w:r>
        <w:rPr>
          <w:szCs w:val="22"/>
        </w:rPr>
        <w:t xml:space="preserve">Sehr geehrte </w:t>
      </w:r>
      <w:r w:rsidR="00744613">
        <w:rPr>
          <w:szCs w:val="22"/>
        </w:rPr>
        <w:t>Damen und Herren</w:t>
      </w:r>
      <w:r>
        <w:rPr>
          <w:szCs w:val="22"/>
        </w:rPr>
        <w:t xml:space="preserve">, </w:t>
      </w:r>
    </w:p>
    <w:p w14:paraId="34C39E63" w14:textId="47BE8DB5" w:rsidR="00440850" w:rsidRDefault="00440850" w:rsidP="00440850">
      <w:pPr>
        <w:spacing w:after="240"/>
        <w:rPr>
          <w:szCs w:val="22"/>
        </w:rPr>
      </w:pPr>
      <w:r w:rsidRPr="00917FEC">
        <w:rPr>
          <w:szCs w:val="22"/>
        </w:rPr>
        <w:t xml:space="preserve">unter Bezugnahme auf Ihre </w:t>
      </w:r>
      <w:r w:rsidR="00034622">
        <w:rPr>
          <w:szCs w:val="22"/>
        </w:rPr>
        <w:t>Auftragsb</w:t>
      </w:r>
      <w:r>
        <w:rPr>
          <w:szCs w:val="22"/>
        </w:rPr>
        <w:t>ekanntmachung des o. g. Vergabeverfahrens sowie die veröffentlichten Vergabeunterlagen</w:t>
      </w:r>
      <w:r w:rsidRPr="00917FEC">
        <w:rPr>
          <w:szCs w:val="22"/>
        </w:rPr>
        <w:t xml:space="preserve"> unterbreiten wir Ihnen ein verbindliches Angebot</w:t>
      </w:r>
      <w:r w:rsidR="00DE5F88">
        <w:rPr>
          <w:szCs w:val="22"/>
        </w:rPr>
        <w:t xml:space="preserve"> für</w:t>
      </w:r>
    </w:p>
    <w:p w14:paraId="2704E2C9" w14:textId="77777777" w:rsidR="00573EE0" w:rsidRDefault="005967C4" w:rsidP="00573EE0">
      <w:pPr>
        <w:spacing w:after="240"/>
        <w:rPr>
          <w:szCs w:val="22"/>
          <w:lang w:eastAsia="de-DE"/>
        </w:rPr>
      </w:pPr>
      <w:sdt>
        <w:sdtPr>
          <w:rPr>
            <w:szCs w:val="22"/>
            <w:lang w:eastAsia="de-DE"/>
          </w:rPr>
          <w:id w:val="1671749689"/>
          <w14:checkbox>
            <w14:checked w14:val="0"/>
            <w14:checkedState w14:val="2612" w14:font="MS Gothic"/>
            <w14:uncheckedState w14:val="2610" w14:font="MS Gothic"/>
          </w14:checkbox>
        </w:sdtPr>
        <w:sdtEndPr/>
        <w:sdtContent>
          <w:r w:rsidR="00DE5F88">
            <w:rPr>
              <w:rFonts w:ascii="MS Gothic" w:eastAsia="MS Gothic" w:hAnsi="MS Gothic" w:hint="eastAsia"/>
              <w:szCs w:val="22"/>
              <w:lang w:eastAsia="de-DE"/>
            </w:rPr>
            <w:t>☐</w:t>
          </w:r>
        </w:sdtContent>
      </w:sdt>
      <w:r w:rsidR="00DE5F88">
        <w:rPr>
          <w:szCs w:val="22"/>
          <w:lang w:eastAsia="de-DE"/>
        </w:rPr>
        <w:tab/>
        <w:t>Los 1</w:t>
      </w:r>
      <w:r w:rsidR="00573EE0">
        <w:rPr>
          <w:szCs w:val="22"/>
          <w:lang w:eastAsia="de-DE"/>
        </w:rPr>
        <w:tab/>
      </w:r>
      <w:r w:rsidR="00573EE0">
        <w:rPr>
          <w:szCs w:val="22"/>
          <w:lang w:eastAsia="de-DE"/>
        </w:rPr>
        <w:tab/>
      </w:r>
      <w:sdt>
        <w:sdtPr>
          <w:rPr>
            <w:szCs w:val="22"/>
            <w:lang w:eastAsia="de-DE"/>
          </w:rPr>
          <w:id w:val="368498843"/>
          <w14:checkbox>
            <w14:checked w14:val="0"/>
            <w14:checkedState w14:val="2612" w14:font="MS Gothic"/>
            <w14:uncheckedState w14:val="2610" w14:font="MS Gothic"/>
          </w14:checkbox>
        </w:sdtPr>
        <w:sdtEndPr/>
        <w:sdtContent>
          <w:r w:rsidR="00573EE0">
            <w:rPr>
              <w:rFonts w:ascii="MS Gothic" w:eastAsia="MS Gothic" w:hAnsi="MS Gothic" w:hint="eastAsia"/>
              <w:szCs w:val="22"/>
              <w:lang w:eastAsia="de-DE"/>
            </w:rPr>
            <w:t>☐</w:t>
          </w:r>
        </w:sdtContent>
      </w:sdt>
      <w:r w:rsidR="00573EE0">
        <w:rPr>
          <w:szCs w:val="22"/>
          <w:lang w:eastAsia="de-DE"/>
        </w:rPr>
        <w:tab/>
        <w:t>Los 2</w:t>
      </w:r>
      <w:r w:rsidR="00573EE0">
        <w:rPr>
          <w:szCs w:val="22"/>
          <w:lang w:eastAsia="de-DE"/>
        </w:rPr>
        <w:tab/>
      </w:r>
      <w:r w:rsidR="00573EE0">
        <w:rPr>
          <w:szCs w:val="22"/>
          <w:lang w:eastAsia="de-DE"/>
        </w:rPr>
        <w:tab/>
      </w:r>
      <w:sdt>
        <w:sdtPr>
          <w:rPr>
            <w:szCs w:val="22"/>
            <w:lang w:eastAsia="de-DE"/>
          </w:rPr>
          <w:id w:val="-555540921"/>
          <w14:checkbox>
            <w14:checked w14:val="0"/>
            <w14:checkedState w14:val="2612" w14:font="MS Gothic"/>
            <w14:uncheckedState w14:val="2610" w14:font="MS Gothic"/>
          </w14:checkbox>
        </w:sdtPr>
        <w:sdtEndPr/>
        <w:sdtContent>
          <w:r w:rsidR="00573EE0">
            <w:rPr>
              <w:rFonts w:ascii="MS Gothic" w:eastAsia="MS Gothic" w:hAnsi="MS Gothic" w:hint="eastAsia"/>
              <w:szCs w:val="22"/>
              <w:lang w:eastAsia="de-DE"/>
            </w:rPr>
            <w:t>☐</w:t>
          </w:r>
        </w:sdtContent>
      </w:sdt>
      <w:r w:rsidR="00573EE0">
        <w:rPr>
          <w:szCs w:val="22"/>
          <w:lang w:eastAsia="de-DE"/>
        </w:rPr>
        <w:tab/>
        <w:t>Los 3</w:t>
      </w:r>
    </w:p>
    <w:p w14:paraId="5A0CD6C2" w14:textId="172EC73F" w:rsidR="00DE5F88" w:rsidRDefault="005967C4" w:rsidP="00573EE0">
      <w:pPr>
        <w:spacing w:after="240"/>
        <w:ind w:firstLine="709"/>
        <w:rPr>
          <w:szCs w:val="22"/>
        </w:rPr>
      </w:pPr>
      <w:sdt>
        <w:sdtPr>
          <w:rPr>
            <w:szCs w:val="22"/>
            <w:lang w:eastAsia="de-DE"/>
          </w:rPr>
          <w:id w:val="-1986841069"/>
          <w14:checkbox>
            <w14:checked w14:val="0"/>
            <w14:checkedState w14:val="2612" w14:font="MS Gothic"/>
            <w14:uncheckedState w14:val="2610" w14:font="MS Gothic"/>
          </w14:checkbox>
        </w:sdtPr>
        <w:sdtEndPr/>
        <w:sdtContent>
          <w:r w:rsidR="00573EE0">
            <w:rPr>
              <w:rFonts w:ascii="MS Gothic" w:eastAsia="MS Gothic" w:hAnsi="MS Gothic" w:hint="eastAsia"/>
              <w:szCs w:val="22"/>
              <w:lang w:eastAsia="de-DE"/>
            </w:rPr>
            <w:t>☐</w:t>
          </w:r>
        </w:sdtContent>
      </w:sdt>
      <w:r w:rsidR="00573EE0">
        <w:rPr>
          <w:szCs w:val="22"/>
          <w:lang w:eastAsia="de-DE"/>
        </w:rPr>
        <w:tab/>
        <w:t>Los 4</w:t>
      </w:r>
      <w:r w:rsidR="00573EE0">
        <w:rPr>
          <w:szCs w:val="22"/>
          <w:lang w:eastAsia="de-DE"/>
        </w:rPr>
        <w:tab/>
      </w:r>
      <w:r w:rsidR="00573EE0">
        <w:rPr>
          <w:szCs w:val="22"/>
          <w:lang w:eastAsia="de-DE"/>
        </w:rPr>
        <w:tab/>
      </w:r>
      <w:sdt>
        <w:sdtPr>
          <w:rPr>
            <w:szCs w:val="22"/>
            <w:lang w:eastAsia="de-DE"/>
          </w:rPr>
          <w:id w:val="845282221"/>
          <w14:checkbox>
            <w14:checked w14:val="0"/>
            <w14:checkedState w14:val="2612" w14:font="MS Gothic"/>
            <w14:uncheckedState w14:val="2610" w14:font="MS Gothic"/>
          </w14:checkbox>
        </w:sdtPr>
        <w:sdtEndPr/>
        <w:sdtContent>
          <w:r w:rsidR="00573EE0">
            <w:rPr>
              <w:rFonts w:ascii="MS Gothic" w:eastAsia="MS Gothic" w:hAnsi="MS Gothic" w:hint="eastAsia"/>
              <w:szCs w:val="22"/>
              <w:lang w:eastAsia="de-DE"/>
            </w:rPr>
            <w:t>☐</w:t>
          </w:r>
        </w:sdtContent>
      </w:sdt>
      <w:r w:rsidR="00573EE0">
        <w:rPr>
          <w:szCs w:val="22"/>
          <w:lang w:eastAsia="de-DE"/>
        </w:rPr>
        <w:tab/>
        <w:t>Los 5</w:t>
      </w:r>
    </w:p>
    <w:p w14:paraId="4F9FFC8D" w14:textId="310D817C" w:rsidR="00440850" w:rsidRPr="00917FEC" w:rsidRDefault="00440850" w:rsidP="00440850">
      <w:pPr>
        <w:spacing w:after="240"/>
        <w:rPr>
          <w:szCs w:val="22"/>
        </w:rPr>
      </w:pPr>
      <w:r w:rsidRPr="00917FEC">
        <w:rPr>
          <w:szCs w:val="22"/>
        </w:rPr>
        <w:t xml:space="preserve">Wir haben unser Angebot auf der Grundlage der uns überlassenen Vergabeunterlagen, </w:t>
      </w:r>
      <w:r>
        <w:rPr>
          <w:szCs w:val="22"/>
        </w:rPr>
        <w:t>insbesondere der Bewerbungsbedingungen</w:t>
      </w:r>
      <w:r w:rsidR="00FA0295">
        <w:rPr>
          <w:szCs w:val="22"/>
        </w:rPr>
        <w:t xml:space="preserve">, der </w:t>
      </w:r>
      <w:r w:rsidR="00034622">
        <w:rPr>
          <w:szCs w:val="22"/>
        </w:rPr>
        <w:t xml:space="preserve">jeweiligen </w:t>
      </w:r>
      <w:r w:rsidR="00FA0295">
        <w:rPr>
          <w:szCs w:val="22"/>
        </w:rPr>
        <w:t>Leistungsbeschreibung</w:t>
      </w:r>
      <w:r>
        <w:rPr>
          <w:szCs w:val="22"/>
        </w:rPr>
        <w:t xml:space="preserve"> und d</w:t>
      </w:r>
      <w:r w:rsidR="0081538E">
        <w:rPr>
          <w:szCs w:val="22"/>
        </w:rPr>
        <w:t>es</w:t>
      </w:r>
      <w:r w:rsidR="006A135D">
        <w:rPr>
          <w:szCs w:val="22"/>
        </w:rPr>
        <w:t xml:space="preserve"> </w:t>
      </w:r>
      <w:r w:rsidR="00034622">
        <w:rPr>
          <w:szCs w:val="22"/>
        </w:rPr>
        <w:t>jeweiligen V</w:t>
      </w:r>
      <w:r>
        <w:rPr>
          <w:szCs w:val="22"/>
        </w:rPr>
        <w:t>er</w:t>
      </w:r>
      <w:r w:rsidR="0081538E">
        <w:rPr>
          <w:szCs w:val="22"/>
        </w:rPr>
        <w:t>tra</w:t>
      </w:r>
      <w:r>
        <w:rPr>
          <w:szCs w:val="22"/>
        </w:rPr>
        <w:t>g</w:t>
      </w:r>
      <w:r w:rsidR="0081538E">
        <w:rPr>
          <w:szCs w:val="22"/>
        </w:rPr>
        <w:t>s</w:t>
      </w:r>
      <w:r>
        <w:rPr>
          <w:szCs w:val="22"/>
        </w:rPr>
        <w:t xml:space="preserve">, </w:t>
      </w:r>
      <w:r w:rsidRPr="00917FEC">
        <w:rPr>
          <w:szCs w:val="22"/>
        </w:rPr>
        <w:t xml:space="preserve">erstellt und erkennen diese hiermit als verbindlich an. </w:t>
      </w:r>
    </w:p>
    <w:p w14:paraId="47A89D17" w14:textId="77777777" w:rsidR="00440850" w:rsidRDefault="00440850" w:rsidP="00440850">
      <w:pPr>
        <w:spacing w:after="240"/>
        <w:rPr>
          <w:szCs w:val="22"/>
        </w:rPr>
      </w:pPr>
      <w:r w:rsidRPr="00917FEC">
        <w:rPr>
          <w:szCs w:val="22"/>
        </w:rPr>
        <w:t>Bestandteile unseres Angebots – und im Auftragsfall Vertragsbestandteile – sind</w:t>
      </w:r>
      <w:r w:rsidR="00BE65DF">
        <w:rPr>
          <w:szCs w:val="22"/>
        </w:rPr>
        <w:t xml:space="preserve"> insbesondere</w:t>
      </w:r>
      <w:r w:rsidRPr="00917FEC">
        <w:rPr>
          <w:szCs w:val="22"/>
        </w:rPr>
        <w:t>:</w:t>
      </w:r>
    </w:p>
    <w:p w14:paraId="59650F9A" w14:textId="4AA3313F" w:rsidR="00394D43" w:rsidRDefault="0081538E" w:rsidP="00440850">
      <w:pPr>
        <w:numPr>
          <w:ilvl w:val="0"/>
          <w:numId w:val="3"/>
        </w:numPr>
        <w:spacing w:before="240"/>
        <w:ind w:left="357" w:hanging="357"/>
        <w:rPr>
          <w:szCs w:val="22"/>
        </w:rPr>
      </w:pPr>
      <w:r>
        <w:rPr>
          <w:szCs w:val="22"/>
        </w:rPr>
        <w:t>der</w:t>
      </w:r>
      <w:r w:rsidR="006A135D">
        <w:rPr>
          <w:szCs w:val="22"/>
        </w:rPr>
        <w:t xml:space="preserve"> </w:t>
      </w:r>
      <w:r w:rsidR="00034622">
        <w:rPr>
          <w:szCs w:val="22"/>
        </w:rPr>
        <w:t xml:space="preserve">losspezifische </w:t>
      </w:r>
      <w:r w:rsidR="009B6B28">
        <w:rPr>
          <w:szCs w:val="22"/>
        </w:rPr>
        <w:t>Vertrag und seine Anlagen,</w:t>
      </w:r>
    </w:p>
    <w:p w14:paraId="4287E45D" w14:textId="195B98AB" w:rsidR="009B6B28" w:rsidRDefault="009B6B28" w:rsidP="00440850">
      <w:pPr>
        <w:numPr>
          <w:ilvl w:val="0"/>
          <w:numId w:val="3"/>
        </w:numPr>
        <w:spacing w:before="240"/>
        <w:ind w:left="357" w:hanging="357"/>
        <w:rPr>
          <w:szCs w:val="22"/>
        </w:rPr>
      </w:pPr>
      <w:r>
        <w:rPr>
          <w:szCs w:val="22"/>
        </w:rPr>
        <w:t>die losspezifische Leistungsbeschreibung</w:t>
      </w:r>
      <w:r w:rsidR="00034622">
        <w:rPr>
          <w:szCs w:val="22"/>
        </w:rPr>
        <w:t>,</w:t>
      </w:r>
    </w:p>
    <w:p w14:paraId="253CED57" w14:textId="69CAC172" w:rsidR="009B6B28" w:rsidRDefault="009B6B28" w:rsidP="00440850">
      <w:pPr>
        <w:numPr>
          <w:ilvl w:val="0"/>
          <w:numId w:val="3"/>
        </w:numPr>
        <w:spacing w:before="240"/>
        <w:ind w:left="357" w:hanging="357"/>
        <w:rPr>
          <w:szCs w:val="22"/>
        </w:rPr>
      </w:pPr>
      <w:r>
        <w:rPr>
          <w:szCs w:val="22"/>
        </w:rPr>
        <w:lastRenderedPageBreak/>
        <w:t>die Bewerbungsbedingungen,</w:t>
      </w:r>
    </w:p>
    <w:p w14:paraId="226C1AB7" w14:textId="11A6593D" w:rsidR="009B6B28" w:rsidRDefault="009B6B28" w:rsidP="00440850">
      <w:pPr>
        <w:numPr>
          <w:ilvl w:val="0"/>
          <w:numId w:val="3"/>
        </w:numPr>
        <w:spacing w:before="240"/>
        <w:ind w:left="357" w:hanging="357"/>
        <w:rPr>
          <w:szCs w:val="22"/>
        </w:rPr>
      </w:pPr>
      <w:r>
        <w:rPr>
          <w:szCs w:val="22"/>
        </w:rPr>
        <w:t>die Aufforderung zur Angebotsabgabe,</w:t>
      </w:r>
    </w:p>
    <w:p w14:paraId="6C21BEB8" w14:textId="02BD2D2C" w:rsidR="009B6B28" w:rsidRDefault="009B6B28" w:rsidP="00440850">
      <w:pPr>
        <w:numPr>
          <w:ilvl w:val="0"/>
          <w:numId w:val="3"/>
        </w:numPr>
        <w:spacing w:before="240"/>
        <w:ind w:left="357" w:hanging="357"/>
        <w:rPr>
          <w:szCs w:val="22"/>
        </w:rPr>
      </w:pPr>
      <w:r>
        <w:rPr>
          <w:szCs w:val="22"/>
        </w:rPr>
        <w:t>dieses Angebot einschließlich seiner Anlagen,</w:t>
      </w:r>
    </w:p>
    <w:p w14:paraId="2B38B4AB" w14:textId="0EFD4660" w:rsidR="006A135D" w:rsidRDefault="006A135D" w:rsidP="00440850">
      <w:pPr>
        <w:numPr>
          <w:ilvl w:val="0"/>
          <w:numId w:val="3"/>
        </w:numPr>
        <w:spacing w:before="240"/>
        <w:ind w:left="357" w:hanging="357"/>
        <w:rPr>
          <w:szCs w:val="22"/>
        </w:rPr>
      </w:pPr>
      <w:r>
        <w:rPr>
          <w:szCs w:val="22"/>
        </w:rPr>
        <w:t xml:space="preserve">die VOL/B in der Fassung </w:t>
      </w:r>
      <w:r w:rsidR="0081538E">
        <w:rPr>
          <w:szCs w:val="22"/>
        </w:rPr>
        <w:t>vom August 2003</w:t>
      </w:r>
      <w:r>
        <w:rPr>
          <w:szCs w:val="22"/>
        </w:rPr>
        <w:t xml:space="preserve">. </w:t>
      </w:r>
    </w:p>
    <w:p w14:paraId="103FFDEC" w14:textId="77777777" w:rsidR="00440850" w:rsidRDefault="00440850" w:rsidP="00440850">
      <w:pPr>
        <w:spacing w:before="360" w:after="240"/>
        <w:rPr>
          <w:szCs w:val="22"/>
        </w:rPr>
      </w:pPr>
      <w:r w:rsidRPr="00917FEC">
        <w:rPr>
          <w:szCs w:val="22"/>
        </w:rPr>
        <w:t xml:space="preserve">Wir sichern zu, dass unser Angebot die Vorgaben der Vergabeunterlagen vollständig erfüllt. </w:t>
      </w:r>
    </w:p>
    <w:p w14:paraId="01FD0527" w14:textId="77777777" w:rsidR="00440850" w:rsidRPr="00BC7CA6" w:rsidRDefault="00440850" w:rsidP="00440850">
      <w:pPr>
        <w:spacing w:before="360" w:after="240"/>
        <w:rPr>
          <w:b/>
          <w:szCs w:val="22"/>
        </w:rPr>
      </w:pPr>
      <w:r w:rsidRPr="00BC7CA6">
        <w:rPr>
          <w:b/>
          <w:szCs w:val="22"/>
        </w:rPr>
        <w:t>1.</w:t>
      </w:r>
      <w:r w:rsidRPr="00BC7CA6">
        <w:rPr>
          <w:b/>
          <w:szCs w:val="22"/>
        </w:rPr>
        <w:tab/>
        <w:t>Angebotspreis</w:t>
      </w:r>
      <w:r>
        <w:rPr>
          <w:b/>
          <w:szCs w:val="22"/>
        </w:rPr>
        <w:t xml:space="preserve"> </w:t>
      </w:r>
    </w:p>
    <w:p w14:paraId="2BE8265D" w14:textId="1DF3B85B" w:rsidR="00DE5F88" w:rsidRDefault="00440850" w:rsidP="00764F12">
      <w:pPr>
        <w:spacing w:after="240"/>
        <w:rPr>
          <w:rFonts w:eastAsia="Calibri" w:cs="Arial"/>
          <w:szCs w:val="22"/>
        </w:rPr>
      </w:pPr>
      <w:r w:rsidRPr="00230AEC">
        <w:rPr>
          <w:rFonts w:eastAsia="Calibri" w:cs="Arial"/>
          <w:szCs w:val="22"/>
        </w:rPr>
        <w:t xml:space="preserve">Wir bieten </w:t>
      </w:r>
      <w:r w:rsidR="00DE5F88">
        <w:rPr>
          <w:rFonts w:eastAsia="Calibri" w:cs="Arial"/>
          <w:szCs w:val="22"/>
        </w:rPr>
        <w:t>sämtliche</w:t>
      </w:r>
      <w:r>
        <w:rPr>
          <w:rFonts w:eastAsia="Calibri" w:cs="Arial"/>
          <w:szCs w:val="22"/>
        </w:rPr>
        <w:t xml:space="preserve"> </w:t>
      </w:r>
      <w:r w:rsidR="00573EE0">
        <w:rPr>
          <w:rFonts w:eastAsia="Calibri" w:cs="Arial"/>
          <w:szCs w:val="22"/>
        </w:rPr>
        <w:t xml:space="preserve">unserer </w:t>
      </w:r>
      <w:r w:rsidR="00764F12">
        <w:rPr>
          <w:rFonts w:eastAsia="Calibri" w:cs="Arial"/>
          <w:szCs w:val="22"/>
        </w:rPr>
        <w:t xml:space="preserve">Leistungen </w:t>
      </w:r>
      <w:r w:rsidR="00DE5F88">
        <w:rPr>
          <w:rFonts w:eastAsia="Calibri" w:cs="Arial"/>
          <w:szCs w:val="22"/>
        </w:rPr>
        <w:t>zu folgende</w:t>
      </w:r>
      <w:r w:rsidR="003F6EBD">
        <w:rPr>
          <w:rFonts w:eastAsia="Calibri" w:cs="Arial"/>
          <w:szCs w:val="22"/>
        </w:rPr>
        <w:t>n</w:t>
      </w:r>
      <w:r w:rsidR="00DE5F88">
        <w:rPr>
          <w:rFonts w:eastAsia="Calibri" w:cs="Arial"/>
          <w:szCs w:val="22"/>
        </w:rPr>
        <w:t xml:space="preserve"> </w:t>
      </w:r>
      <w:r w:rsidR="00573EE0">
        <w:rPr>
          <w:rFonts w:eastAsia="Calibri" w:cs="Arial"/>
          <w:szCs w:val="22"/>
        </w:rPr>
        <w:t>v</w:t>
      </w:r>
      <w:r w:rsidR="008C15BC">
        <w:rPr>
          <w:rFonts w:eastAsia="Calibri" w:cs="Arial"/>
          <w:szCs w:val="22"/>
        </w:rPr>
        <w:t>erbindlichen</w:t>
      </w:r>
      <w:r w:rsidR="00573EE0">
        <w:rPr>
          <w:rFonts w:eastAsia="Calibri" w:cs="Arial"/>
          <w:szCs w:val="22"/>
        </w:rPr>
        <w:t xml:space="preserve"> </w:t>
      </w:r>
      <w:r w:rsidR="003F6EBD">
        <w:rPr>
          <w:rFonts w:eastAsia="Calibri" w:cs="Arial"/>
          <w:szCs w:val="22"/>
        </w:rPr>
        <w:t>Stundensätzen</w:t>
      </w:r>
      <w:r w:rsidR="00573EE0">
        <w:rPr>
          <w:rFonts w:eastAsia="Calibri" w:cs="Arial"/>
          <w:szCs w:val="22"/>
        </w:rPr>
        <w:t xml:space="preserve"> an</w:t>
      </w:r>
      <w:r w:rsidR="00EC69BE">
        <w:rPr>
          <w:rFonts w:eastAsia="Calibri" w:cs="Arial"/>
          <w:szCs w:val="22"/>
        </w:rPr>
        <w:t>:</w:t>
      </w:r>
    </w:p>
    <w:p w14:paraId="32F9F458" w14:textId="1A679EA2" w:rsidR="003F6EBD" w:rsidRDefault="005967C4" w:rsidP="00764F12">
      <w:pPr>
        <w:spacing w:after="240"/>
      </w:pPr>
      <w:sdt>
        <w:sdtPr>
          <w:rPr>
            <w:szCs w:val="22"/>
            <w:lang w:eastAsia="de-DE"/>
          </w:rPr>
          <w:id w:val="1524211762"/>
          <w14:checkbox>
            <w14:checked w14:val="0"/>
            <w14:checkedState w14:val="2612" w14:font="MS Gothic"/>
            <w14:uncheckedState w14:val="2610" w14:font="MS Gothic"/>
          </w14:checkbox>
        </w:sdtPr>
        <w:sdtEndPr/>
        <w:sdtContent>
          <w:r w:rsidR="003F6EBD">
            <w:rPr>
              <w:rFonts w:ascii="MS Gothic" w:eastAsia="MS Gothic" w:hAnsi="MS Gothic" w:hint="eastAsia"/>
              <w:szCs w:val="22"/>
              <w:lang w:eastAsia="de-DE"/>
            </w:rPr>
            <w:t>☐</w:t>
          </w:r>
        </w:sdtContent>
      </w:sdt>
      <w:r w:rsidR="00EC69BE">
        <w:rPr>
          <w:szCs w:val="22"/>
          <w:lang w:eastAsia="de-DE"/>
        </w:rPr>
        <w:tab/>
      </w:r>
      <w:r w:rsidR="00EC69BE" w:rsidRPr="003F6EBD">
        <w:rPr>
          <w:b/>
          <w:bCs/>
          <w:szCs w:val="22"/>
          <w:lang w:eastAsia="de-DE"/>
        </w:rPr>
        <w:t>Los 1</w:t>
      </w:r>
      <w:r w:rsidR="00EC69BE" w:rsidRPr="003F6EBD">
        <w:rPr>
          <w:b/>
          <w:bCs/>
          <w:szCs w:val="22"/>
          <w:lang w:eastAsia="de-DE"/>
        </w:rPr>
        <w:tab/>
      </w:r>
      <w:r w:rsidR="00EC69BE">
        <w:rPr>
          <w:rFonts w:eastAsia="Calibri" w:cs="Arial"/>
          <w:szCs w:val="22"/>
        </w:rPr>
        <w:tab/>
      </w:r>
      <w:r w:rsidR="00573EE0">
        <w:t xml:space="preserve"> </w:t>
      </w:r>
    </w:p>
    <w:tbl>
      <w:tblPr>
        <w:tblStyle w:val="Tabellenraster"/>
        <w:tblW w:w="0" w:type="auto"/>
        <w:tblLook w:val="04A0" w:firstRow="1" w:lastRow="0" w:firstColumn="1" w:lastColumn="0" w:noHBand="0" w:noVBand="1"/>
      </w:tblPr>
      <w:tblGrid>
        <w:gridCol w:w="4815"/>
        <w:gridCol w:w="4245"/>
      </w:tblGrid>
      <w:tr w:rsidR="003F6EBD" w14:paraId="2124C1C2" w14:textId="77777777" w:rsidTr="003F6EBD">
        <w:tc>
          <w:tcPr>
            <w:tcW w:w="4815" w:type="dxa"/>
          </w:tcPr>
          <w:p w14:paraId="14F34BD5" w14:textId="4A33DA4B" w:rsidR="003F6EBD" w:rsidRDefault="003F6EBD" w:rsidP="00764F12">
            <w:pPr>
              <w:spacing w:after="240"/>
            </w:pPr>
            <w:r w:rsidRPr="003F6EBD">
              <w:rPr>
                <w:b/>
                <w:bCs/>
              </w:rPr>
              <w:t>Stundensatz Betriebsärztin/Betriebsarzt</w:t>
            </w:r>
            <w:r>
              <w:br/>
              <w:t>für Grundbetreuung und betriebsspezifische Betreuung</w:t>
            </w:r>
          </w:p>
        </w:tc>
        <w:tc>
          <w:tcPr>
            <w:tcW w:w="4245" w:type="dxa"/>
          </w:tcPr>
          <w:p w14:paraId="54B0E3EC" w14:textId="1C22CA57" w:rsidR="003F6EBD" w:rsidRDefault="005967C4" w:rsidP="00764F12">
            <w:pPr>
              <w:spacing w:after="240"/>
            </w:pPr>
            <w:sdt>
              <w:sdtPr>
                <w:id w:val="1525130860"/>
                <w:placeholder>
                  <w:docPart w:val="F42174C1AE1A4E3C829EFDC8D1FE0B9E"/>
                </w:placeholder>
              </w:sdtPr>
              <w:sdtEndPr/>
              <w:sdtContent>
                <w:sdt>
                  <w:sdtPr>
                    <w:rPr>
                      <w:shd w:val="clear" w:color="auto" w:fill="D9D9D9" w:themeFill="background1" w:themeFillShade="D9"/>
                    </w:rPr>
                    <w:id w:val="-728699135"/>
                    <w:placeholder>
                      <w:docPart w:val="F42174C1AE1A4E3C829EFDC8D1FE0B9E"/>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r w:rsidR="003F6EBD" w14:paraId="37C0B061" w14:textId="77777777" w:rsidTr="003F6EBD">
        <w:tc>
          <w:tcPr>
            <w:tcW w:w="4815" w:type="dxa"/>
          </w:tcPr>
          <w:p w14:paraId="5FA7D083" w14:textId="77777777" w:rsidR="003F6EBD" w:rsidRPr="003F6EBD" w:rsidRDefault="003F6EBD" w:rsidP="00764F12">
            <w:pPr>
              <w:spacing w:after="240"/>
              <w:rPr>
                <w:b/>
                <w:bCs/>
              </w:rPr>
            </w:pPr>
            <w:r w:rsidRPr="003F6EBD">
              <w:rPr>
                <w:b/>
                <w:bCs/>
              </w:rPr>
              <w:t>Stundensatz Fachkraft für Arbeitssicherheit</w:t>
            </w:r>
          </w:p>
          <w:p w14:paraId="1A29EDF8" w14:textId="28D3C7E1" w:rsidR="003F6EBD" w:rsidRDefault="003F6EBD" w:rsidP="00764F12">
            <w:pPr>
              <w:spacing w:after="240"/>
            </w:pPr>
          </w:p>
        </w:tc>
        <w:tc>
          <w:tcPr>
            <w:tcW w:w="4245" w:type="dxa"/>
          </w:tcPr>
          <w:p w14:paraId="559B094D" w14:textId="434BD507" w:rsidR="003F6EBD" w:rsidRDefault="005967C4" w:rsidP="00764F12">
            <w:pPr>
              <w:spacing w:after="240"/>
            </w:pPr>
            <w:sdt>
              <w:sdtPr>
                <w:id w:val="-76445747"/>
                <w:placeholder>
                  <w:docPart w:val="1E20AD5702494D9CBAEE20DA8A9564FE"/>
                </w:placeholder>
              </w:sdtPr>
              <w:sdtEndPr/>
              <w:sdtContent>
                <w:sdt>
                  <w:sdtPr>
                    <w:rPr>
                      <w:shd w:val="clear" w:color="auto" w:fill="D9D9D9" w:themeFill="background1" w:themeFillShade="D9"/>
                    </w:rPr>
                    <w:id w:val="552966736"/>
                    <w:placeholder>
                      <w:docPart w:val="1E20AD5702494D9CBAEE20DA8A9564FE"/>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bl>
    <w:p w14:paraId="2C831A9D" w14:textId="77777777" w:rsidR="003F6EBD" w:rsidRDefault="003F6EBD" w:rsidP="00764F12">
      <w:pPr>
        <w:spacing w:after="240"/>
      </w:pPr>
    </w:p>
    <w:p w14:paraId="2C4AD143" w14:textId="0F6CB8D8" w:rsidR="00EC69BE" w:rsidRDefault="005967C4" w:rsidP="00EC69BE">
      <w:pPr>
        <w:spacing w:after="240"/>
      </w:pPr>
      <w:sdt>
        <w:sdtPr>
          <w:rPr>
            <w:szCs w:val="22"/>
            <w:lang w:eastAsia="de-DE"/>
          </w:rPr>
          <w:id w:val="52443745"/>
          <w14:checkbox>
            <w14:checked w14:val="0"/>
            <w14:checkedState w14:val="2612" w14:font="MS Gothic"/>
            <w14:uncheckedState w14:val="2610" w14:font="MS Gothic"/>
          </w14:checkbox>
        </w:sdtPr>
        <w:sdtEndPr/>
        <w:sdtContent>
          <w:r w:rsidR="00EC69BE">
            <w:rPr>
              <w:rFonts w:ascii="MS Gothic" w:eastAsia="MS Gothic" w:hAnsi="MS Gothic" w:hint="eastAsia"/>
              <w:szCs w:val="22"/>
              <w:lang w:eastAsia="de-DE"/>
            </w:rPr>
            <w:t>☐</w:t>
          </w:r>
        </w:sdtContent>
      </w:sdt>
      <w:r w:rsidR="00EC69BE">
        <w:rPr>
          <w:szCs w:val="22"/>
          <w:lang w:eastAsia="de-DE"/>
        </w:rPr>
        <w:tab/>
      </w:r>
      <w:r w:rsidR="00EC69BE" w:rsidRPr="003F6EBD">
        <w:rPr>
          <w:b/>
          <w:bCs/>
          <w:szCs w:val="22"/>
          <w:lang w:eastAsia="de-DE"/>
        </w:rPr>
        <w:t>Los 2</w:t>
      </w:r>
      <w:r w:rsidR="00EC69BE">
        <w:rPr>
          <w:szCs w:val="22"/>
          <w:lang w:eastAsia="de-DE"/>
        </w:rPr>
        <w:tab/>
      </w:r>
      <w:r w:rsidR="00EC69BE">
        <w:rPr>
          <w:rFonts w:eastAsia="Calibri" w:cs="Arial"/>
          <w:szCs w:val="22"/>
        </w:rPr>
        <w:tab/>
      </w:r>
      <w:r w:rsidR="00EC69BE">
        <w:t xml:space="preserve"> </w:t>
      </w:r>
    </w:p>
    <w:tbl>
      <w:tblPr>
        <w:tblStyle w:val="Tabellenraster"/>
        <w:tblW w:w="0" w:type="auto"/>
        <w:tblLook w:val="04A0" w:firstRow="1" w:lastRow="0" w:firstColumn="1" w:lastColumn="0" w:noHBand="0" w:noVBand="1"/>
      </w:tblPr>
      <w:tblGrid>
        <w:gridCol w:w="4815"/>
        <w:gridCol w:w="4245"/>
      </w:tblGrid>
      <w:tr w:rsidR="003F6EBD" w14:paraId="01EAA6EE" w14:textId="77777777" w:rsidTr="00B978F0">
        <w:tc>
          <w:tcPr>
            <w:tcW w:w="4815" w:type="dxa"/>
          </w:tcPr>
          <w:p w14:paraId="74B9D08C" w14:textId="77777777" w:rsidR="003F6EBD" w:rsidRDefault="003F6EBD" w:rsidP="00B978F0">
            <w:pPr>
              <w:spacing w:after="240"/>
            </w:pPr>
            <w:r w:rsidRPr="003F6EBD">
              <w:rPr>
                <w:b/>
                <w:bCs/>
              </w:rPr>
              <w:t>Stundensatz Betriebsärztin/Betriebsarzt</w:t>
            </w:r>
            <w:r>
              <w:br/>
              <w:t>für Grundbetreuung und betriebsspezifische Betreuung</w:t>
            </w:r>
          </w:p>
        </w:tc>
        <w:tc>
          <w:tcPr>
            <w:tcW w:w="4245" w:type="dxa"/>
          </w:tcPr>
          <w:p w14:paraId="17826F0B" w14:textId="77777777" w:rsidR="003F6EBD" w:rsidRDefault="005967C4" w:rsidP="00B978F0">
            <w:pPr>
              <w:spacing w:after="240"/>
            </w:pPr>
            <w:sdt>
              <w:sdtPr>
                <w:id w:val="-1403750755"/>
                <w:placeholder>
                  <w:docPart w:val="39B70AFB58EE4EDD93A0DE55C6B870A6"/>
                </w:placeholder>
              </w:sdtPr>
              <w:sdtEndPr/>
              <w:sdtContent>
                <w:sdt>
                  <w:sdtPr>
                    <w:rPr>
                      <w:shd w:val="clear" w:color="auto" w:fill="D9D9D9" w:themeFill="background1" w:themeFillShade="D9"/>
                    </w:rPr>
                    <w:id w:val="-1320725909"/>
                    <w:placeholder>
                      <w:docPart w:val="39B70AFB58EE4EDD93A0DE55C6B870A6"/>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r w:rsidR="003F6EBD" w14:paraId="58E40379" w14:textId="77777777" w:rsidTr="00B978F0">
        <w:tc>
          <w:tcPr>
            <w:tcW w:w="4815" w:type="dxa"/>
          </w:tcPr>
          <w:p w14:paraId="2212B933" w14:textId="77777777" w:rsidR="003F6EBD" w:rsidRPr="003F6EBD" w:rsidRDefault="003F6EBD" w:rsidP="00B978F0">
            <w:pPr>
              <w:spacing w:after="240"/>
              <w:rPr>
                <w:b/>
                <w:bCs/>
              </w:rPr>
            </w:pPr>
            <w:r w:rsidRPr="003F6EBD">
              <w:rPr>
                <w:b/>
                <w:bCs/>
              </w:rPr>
              <w:t>Stundensatz Fachkraft für Arbeitssicherheit</w:t>
            </w:r>
          </w:p>
          <w:p w14:paraId="4357B0F9" w14:textId="77777777" w:rsidR="003F6EBD" w:rsidRDefault="003F6EBD" w:rsidP="00B978F0">
            <w:pPr>
              <w:spacing w:after="240"/>
            </w:pPr>
          </w:p>
        </w:tc>
        <w:tc>
          <w:tcPr>
            <w:tcW w:w="4245" w:type="dxa"/>
          </w:tcPr>
          <w:p w14:paraId="162D09F7" w14:textId="77777777" w:rsidR="003F6EBD" w:rsidRDefault="005967C4" w:rsidP="00B978F0">
            <w:pPr>
              <w:spacing w:after="240"/>
            </w:pPr>
            <w:sdt>
              <w:sdtPr>
                <w:id w:val="843056119"/>
                <w:placeholder>
                  <w:docPart w:val="D38F68262AE8439E81E62496DA0842DD"/>
                </w:placeholder>
              </w:sdtPr>
              <w:sdtEndPr/>
              <w:sdtContent>
                <w:sdt>
                  <w:sdtPr>
                    <w:rPr>
                      <w:shd w:val="clear" w:color="auto" w:fill="D9D9D9" w:themeFill="background1" w:themeFillShade="D9"/>
                    </w:rPr>
                    <w:id w:val="1559356360"/>
                    <w:placeholder>
                      <w:docPart w:val="D38F68262AE8439E81E62496DA0842DD"/>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bl>
    <w:p w14:paraId="58FBFD20" w14:textId="2ECDEE4A" w:rsidR="003F6EBD" w:rsidRDefault="003F6EBD" w:rsidP="00EC69BE">
      <w:pPr>
        <w:spacing w:after="240"/>
      </w:pPr>
    </w:p>
    <w:p w14:paraId="6FF5D9A3" w14:textId="77777777" w:rsidR="005468AE" w:rsidRDefault="005468AE" w:rsidP="00EC69BE">
      <w:pPr>
        <w:spacing w:after="240"/>
      </w:pPr>
    </w:p>
    <w:p w14:paraId="51AAA809" w14:textId="77777777" w:rsidR="005468AE" w:rsidRDefault="005468AE" w:rsidP="00EC69BE">
      <w:pPr>
        <w:spacing w:after="240"/>
      </w:pPr>
    </w:p>
    <w:p w14:paraId="7FCE92F8" w14:textId="77777777" w:rsidR="005468AE" w:rsidRDefault="005468AE" w:rsidP="00EC69BE">
      <w:pPr>
        <w:spacing w:after="240"/>
      </w:pPr>
    </w:p>
    <w:p w14:paraId="3DCBFAF6" w14:textId="00D9431E" w:rsidR="00EC69BE" w:rsidRDefault="005967C4" w:rsidP="00EC69BE">
      <w:pPr>
        <w:spacing w:after="240"/>
      </w:pPr>
      <w:sdt>
        <w:sdtPr>
          <w:rPr>
            <w:szCs w:val="22"/>
            <w:lang w:eastAsia="de-DE"/>
          </w:rPr>
          <w:id w:val="-1701540651"/>
          <w14:checkbox>
            <w14:checked w14:val="0"/>
            <w14:checkedState w14:val="2612" w14:font="MS Gothic"/>
            <w14:uncheckedState w14:val="2610" w14:font="MS Gothic"/>
          </w14:checkbox>
        </w:sdtPr>
        <w:sdtEndPr/>
        <w:sdtContent>
          <w:r w:rsidR="00EC69BE">
            <w:rPr>
              <w:rFonts w:ascii="MS Gothic" w:eastAsia="MS Gothic" w:hAnsi="MS Gothic" w:hint="eastAsia"/>
              <w:szCs w:val="22"/>
              <w:lang w:eastAsia="de-DE"/>
            </w:rPr>
            <w:t>☐</w:t>
          </w:r>
        </w:sdtContent>
      </w:sdt>
      <w:r w:rsidR="00EC69BE">
        <w:rPr>
          <w:szCs w:val="22"/>
          <w:lang w:eastAsia="de-DE"/>
        </w:rPr>
        <w:tab/>
      </w:r>
      <w:r w:rsidR="00EC69BE" w:rsidRPr="003F6EBD">
        <w:rPr>
          <w:b/>
          <w:bCs/>
          <w:szCs w:val="22"/>
          <w:lang w:eastAsia="de-DE"/>
        </w:rPr>
        <w:t>Los 3</w:t>
      </w:r>
      <w:r w:rsidR="00EC69BE" w:rsidRPr="003F6EBD">
        <w:rPr>
          <w:b/>
          <w:bCs/>
          <w:szCs w:val="22"/>
          <w:lang w:eastAsia="de-DE"/>
        </w:rPr>
        <w:tab/>
      </w:r>
      <w:r w:rsidR="00EC69BE">
        <w:rPr>
          <w:rFonts w:eastAsia="Calibri" w:cs="Arial"/>
          <w:szCs w:val="22"/>
        </w:rPr>
        <w:tab/>
      </w:r>
      <w:r w:rsidR="00EC69BE">
        <w:t xml:space="preserve"> </w:t>
      </w:r>
    </w:p>
    <w:tbl>
      <w:tblPr>
        <w:tblStyle w:val="Tabellenraster"/>
        <w:tblW w:w="0" w:type="auto"/>
        <w:tblLook w:val="04A0" w:firstRow="1" w:lastRow="0" w:firstColumn="1" w:lastColumn="0" w:noHBand="0" w:noVBand="1"/>
      </w:tblPr>
      <w:tblGrid>
        <w:gridCol w:w="4815"/>
        <w:gridCol w:w="4245"/>
      </w:tblGrid>
      <w:tr w:rsidR="003F6EBD" w14:paraId="2DF0DBDC" w14:textId="77777777" w:rsidTr="00B978F0">
        <w:tc>
          <w:tcPr>
            <w:tcW w:w="4815" w:type="dxa"/>
          </w:tcPr>
          <w:p w14:paraId="77D8CFFF" w14:textId="77777777" w:rsidR="003F6EBD" w:rsidRDefault="003F6EBD" w:rsidP="00B978F0">
            <w:pPr>
              <w:spacing w:after="240"/>
            </w:pPr>
            <w:r w:rsidRPr="003F6EBD">
              <w:rPr>
                <w:b/>
                <w:bCs/>
              </w:rPr>
              <w:t>Stundensatz Betriebsärztin/Betriebsarzt</w:t>
            </w:r>
            <w:r>
              <w:br/>
              <w:t>für Grundbetreuung und betriebsspezifische Betreuung</w:t>
            </w:r>
          </w:p>
        </w:tc>
        <w:tc>
          <w:tcPr>
            <w:tcW w:w="4245" w:type="dxa"/>
          </w:tcPr>
          <w:p w14:paraId="53B04FC3" w14:textId="77777777" w:rsidR="003F6EBD" w:rsidRDefault="005967C4" w:rsidP="00B978F0">
            <w:pPr>
              <w:spacing w:after="240"/>
            </w:pPr>
            <w:sdt>
              <w:sdtPr>
                <w:id w:val="457000828"/>
                <w:placeholder>
                  <w:docPart w:val="88858AF88C0C4343BB3D55F518905F19"/>
                </w:placeholder>
              </w:sdtPr>
              <w:sdtEndPr/>
              <w:sdtContent>
                <w:sdt>
                  <w:sdtPr>
                    <w:rPr>
                      <w:shd w:val="clear" w:color="auto" w:fill="D9D9D9" w:themeFill="background1" w:themeFillShade="D9"/>
                    </w:rPr>
                    <w:id w:val="-1115977359"/>
                    <w:placeholder>
                      <w:docPart w:val="88858AF88C0C4343BB3D55F518905F19"/>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r w:rsidR="003F6EBD" w14:paraId="0827B8FB" w14:textId="77777777" w:rsidTr="00B978F0">
        <w:tc>
          <w:tcPr>
            <w:tcW w:w="4815" w:type="dxa"/>
          </w:tcPr>
          <w:p w14:paraId="0C2F4F9B" w14:textId="77777777" w:rsidR="003F6EBD" w:rsidRPr="003F6EBD" w:rsidRDefault="003F6EBD" w:rsidP="00B978F0">
            <w:pPr>
              <w:spacing w:after="240"/>
              <w:rPr>
                <w:b/>
                <w:bCs/>
              </w:rPr>
            </w:pPr>
            <w:r w:rsidRPr="003F6EBD">
              <w:rPr>
                <w:b/>
                <w:bCs/>
              </w:rPr>
              <w:t>Stundensatz Fachkraft für Arbeitssicherheit</w:t>
            </w:r>
          </w:p>
          <w:p w14:paraId="0E0DA821" w14:textId="77777777" w:rsidR="003F6EBD" w:rsidRDefault="003F6EBD" w:rsidP="00B978F0">
            <w:pPr>
              <w:spacing w:after="240"/>
            </w:pPr>
          </w:p>
        </w:tc>
        <w:tc>
          <w:tcPr>
            <w:tcW w:w="4245" w:type="dxa"/>
          </w:tcPr>
          <w:p w14:paraId="3CF7C405" w14:textId="77777777" w:rsidR="003F6EBD" w:rsidRDefault="005967C4" w:rsidP="00B978F0">
            <w:pPr>
              <w:spacing w:after="240"/>
            </w:pPr>
            <w:sdt>
              <w:sdtPr>
                <w:id w:val="515043953"/>
                <w:placeholder>
                  <w:docPart w:val="96117DB88DC545DAA69BB2A6E7C0927A"/>
                </w:placeholder>
              </w:sdtPr>
              <w:sdtEndPr/>
              <w:sdtContent>
                <w:sdt>
                  <w:sdtPr>
                    <w:rPr>
                      <w:shd w:val="clear" w:color="auto" w:fill="D9D9D9" w:themeFill="background1" w:themeFillShade="D9"/>
                    </w:rPr>
                    <w:id w:val="1050729089"/>
                    <w:placeholder>
                      <w:docPart w:val="96117DB88DC545DAA69BB2A6E7C0927A"/>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bl>
    <w:p w14:paraId="29F0955D" w14:textId="77777777" w:rsidR="003F6EBD" w:rsidRDefault="003F6EBD" w:rsidP="00EC69BE">
      <w:pPr>
        <w:spacing w:after="240"/>
      </w:pPr>
    </w:p>
    <w:p w14:paraId="2486EC6F" w14:textId="221F2617" w:rsidR="00EC69BE" w:rsidRDefault="005967C4" w:rsidP="00EC69BE">
      <w:pPr>
        <w:spacing w:after="240"/>
      </w:pPr>
      <w:sdt>
        <w:sdtPr>
          <w:rPr>
            <w:szCs w:val="22"/>
            <w:lang w:eastAsia="de-DE"/>
          </w:rPr>
          <w:id w:val="-1429275433"/>
          <w14:checkbox>
            <w14:checked w14:val="0"/>
            <w14:checkedState w14:val="2612" w14:font="MS Gothic"/>
            <w14:uncheckedState w14:val="2610" w14:font="MS Gothic"/>
          </w14:checkbox>
        </w:sdtPr>
        <w:sdtEndPr/>
        <w:sdtContent>
          <w:r w:rsidR="00EC69BE">
            <w:rPr>
              <w:rFonts w:ascii="MS Gothic" w:eastAsia="MS Gothic" w:hAnsi="MS Gothic" w:hint="eastAsia"/>
              <w:szCs w:val="22"/>
              <w:lang w:eastAsia="de-DE"/>
            </w:rPr>
            <w:t>☐</w:t>
          </w:r>
        </w:sdtContent>
      </w:sdt>
      <w:r w:rsidR="00EC69BE">
        <w:rPr>
          <w:szCs w:val="22"/>
          <w:lang w:eastAsia="de-DE"/>
        </w:rPr>
        <w:tab/>
      </w:r>
      <w:r w:rsidR="00EC69BE" w:rsidRPr="003F6EBD">
        <w:rPr>
          <w:b/>
          <w:bCs/>
          <w:szCs w:val="22"/>
          <w:lang w:eastAsia="de-DE"/>
        </w:rPr>
        <w:t>Los 4</w:t>
      </w:r>
      <w:r w:rsidR="00EC69BE">
        <w:rPr>
          <w:szCs w:val="22"/>
          <w:lang w:eastAsia="de-DE"/>
        </w:rPr>
        <w:tab/>
      </w:r>
      <w:r w:rsidR="00EC69BE">
        <w:rPr>
          <w:rFonts w:eastAsia="Calibri" w:cs="Arial"/>
          <w:szCs w:val="22"/>
        </w:rPr>
        <w:tab/>
      </w:r>
      <w:r w:rsidR="00EC69BE">
        <w:t xml:space="preserve"> </w:t>
      </w:r>
    </w:p>
    <w:tbl>
      <w:tblPr>
        <w:tblStyle w:val="Tabellenraster"/>
        <w:tblW w:w="0" w:type="auto"/>
        <w:tblLook w:val="04A0" w:firstRow="1" w:lastRow="0" w:firstColumn="1" w:lastColumn="0" w:noHBand="0" w:noVBand="1"/>
      </w:tblPr>
      <w:tblGrid>
        <w:gridCol w:w="4815"/>
        <w:gridCol w:w="4245"/>
      </w:tblGrid>
      <w:tr w:rsidR="003F6EBD" w14:paraId="77872538" w14:textId="77777777" w:rsidTr="00B978F0">
        <w:tc>
          <w:tcPr>
            <w:tcW w:w="4815" w:type="dxa"/>
          </w:tcPr>
          <w:p w14:paraId="0290E65C" w14:textId="77777777" w:rsidR="003F6EBD" w:rsidRDefault="003F6EBD" w:rsidP="00B978F0">
            <w:pPr>
              <w:spacing w:after="240"/>
            </w:pPr>
            <w:r w:rsidRPr="003F6EBD">
              <w:rPr>
                <w:b/>
                <w:bCs/>
              </w:rPr>
              <w:t>Stundensatz Betriebsärztin/Betriebsarzt</w:t>
            </w:r>
            <w:r>
              <w:br/>
              <w:t>für Grundbetreuung und betriebsspezifische Betreuung</w:t>
            </w:r>
          </w:p>
        </w:tc>
        <w:tc>
          <w:tcPr>
            <w:tcW w:w="4245" w:type="dxa"/>
          </w:tcPr>
          <w:p w14:paraId="0BE1FBD7" w14:textId="77777777" w:rsidR="003F6EBD" w:rsidRDefault="005967C4" w:rsidP="00B978F0">
            <w:pPr>
              <w:spacing w:after="240"/>
            </w:pPr>
            <w:sdt>
              <w:sdtPr>
                <w:id w:val="-163402849"/>
                <w:placeholder>
                  <w:docPart w:val="564FD1F702C348EC968EE0531A279644"/>
                </w:placeholder>
              </w:sdtPr>
              <w:sdtEndPr/>
              <w:sdtContent>
                <w:sdt>
                  <w:sdtPr>
                    <w:rPr>
                      <w:shd w:val="clear" w:color="auto" w:fill="D9D9D9" w:themeFill="background1" w:themeFillShade="D9"/>
                    </w:rPr>
                    <w:id w:val="1569382641"/>
                    <w:placeholder>
                      <w:docPart w:val="564FD1F702C348EC968EE0531A279644"/>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r w:rsidR="003F6EBD" w14:paraId="3CB11225" w14:textId="77777777" w:rsidTr="00B978F0">
        <w:tc>
          <w:tcPr>
            <w:tcW w:w="4815" w:type="dxa"/>
          </w:tcPr>
          <w:p w14:paraId="16ABDC6F" w14:textId="77777777" w:rsidR="003F6EBD" w:rsidRPr="003F6EBD" w:rsidRDefault="003F6EBD" w:rsidP="00B978F0">
            <w:pPr>
              <w:spacing w:after="240"/>
              <w:rPr>
                <w:b/>
                <w:bCs/>
              </w:rPr>
            </w:pPr>
            <w:r w:rsidRPr="003F6EBD">
              <w:rPr>
                <w:b/>
                <w:bCs/>
              </w:rPr>
              <w:t>Stundensatz Fachkraft für Arbeitssicherheit</w:t>
            </w:r>
          </w:p>
          <w:p w14:paraId="5A3445B2" w14:textId="77777777" w:rsidR="003F6EBD" w:rsidRDefault="003F6EBD" w:rsidP="00B978F0">
            <w:pPr>
              <w:spacing w:after="240"/>
            </w:pPr>
          </w:p>
        </w:tc>
        <w:tc>
          <w:tcPr>
            <w:tcW w:w="4245" w:type="dxa"/>
          </w:tcPr>
          <w:p w14:paraId="2262A06C" w14:textId="77777777" w:rsidR="003F6EBD" w:rsidRDefault="005967C4" w:rsidP="00B978F0">
            <w:pPr>
              <w:spacing w:after="240"/>
            </w:pPr>
            <w:sdt>
              <w:sdtPr>
                <w:id w:val="-88778519"/>
                <w:placeholder>
                  <w:docPart w:val="678D647240D74966AD4C42CBCF859B26"/>
                </w:placeholder>
              </w:sdtPr>
              <w:sdtEndPr/>
              <w:sdtContent>
                <w:sdt>
                  <w:sdtPr>
                    <w:rPr>
                      <w:shd w:val="clear" w:color="auto" w:fill="D9D9D9" w:themeFill="background1" w:themeFillShade="D9"/>
                    </w:rPr>
                    <w:id w:val="842822206"/>
                    <w:placeholder>
                      <w:docPart w:val="678D647240D74966AD4C42CBCF859B26"/>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bl>
    <w:p w14:paraId="200501C5" w14:textId="77777777" w:rsidR="003F6EBD" w:rsidRDefault="003F6EBD" w:rsidP="00EC69BE">
      <w:pPr>
        <w:spacing w:after="240"/>
      </w:pPr>
    </w:p>
    <w:p w14:paraId="2CC6D355" w14:textId="6D28618B" w:rsidR="00EC69BE" w:rsidRDefault="005967C4" w:rsidP="00EC69BE">
      <w:pPr>
        <w:spacing w:after="240"/>
      </w:pPr>
      <w:sdt>
        <w:sdtPr>
          <w:rPr>
            <w:szCs w:val="22"/>
            <w:lang w:eastAsia="de-DE"/>
          </w:rPr>
          <w:id w:val="-833526220"/>
          <w14:checkbox>
            <w14:checked w14:val="0"/>
            <w14:checkedState w14:val="2612" w14:font="MS Gothic"/>
            <w14:uncheckedState w14:val="2610" w14:font="MS Gothic"/>
          </w14:checkbox>
        </w:sdtPr>
        <w:sdtEndPr/>
        <w:sdtContent>
          <w:r w:rsidR="00EC69BE">
            <w:rPr>
              <w:rFonts w:ascii="MS Gothic" w:eastAsia="MS Gothic" w:hAnsi="MS Gothic" w:hint="eastAsia"/>
              <w:szCs w:val="22"/>
              <w:lang w:eastAsia="de-DE"/>
            </w:rPr>
            <w:t>☐</w:t>
          </w:r>
        </w:sdtContent>
      </w:sdt>
      <w:r w:rsidR="00EC69BE">
        <w:rPr>
          <w:szCs w:val="22"/>
          <w:lang w:eastAsia="de-DE"/>
        </w:rPr>
        <w:tab/>
      </w:r>
      <w:r w:rsidR="00EC69BE" w:rsidRPr="003F6EBD">
        <w:rPr>
          <w:b/>
          <w:bCs/>
          <w:szCs w:val="22"/>
          <w:lang w:eastAsia="de-DE"/>
        </w:rPr>
        <w:t>Los 5</w:t>
      </w:r>
      <w:r w:rsidR="00EC69BE">
        <w:rPr>
          <w:szCs w:val="22"/>
          <w:lang w:eastAsia="de-DE"/>
        </w:rPr>
        <w:tab/>
      </w:r>
      <w:r w:rsidR="00EC69BE">
        <w:rPr>
          <w:rFonts w:eastAsia="Calibri" w:cs="Arial"/>
          <w:szCs w:val="22"/>
        </w:rPr>
        <w:tab/>
      </w:r>
      <w:r w:rsidR="00EC69BE">
        <w:t xml:space="preserve"> </w:t>
      </w:r>
    </w:p>
    <w:tbl>
      <w:tblPr>
        <w:tblStyle w:val="Tabellenraster"/>
        <w:tblW w:w="0" w:type="auto"/>
        <w:tblLook w:val="04A0" w:firstRow="1" w:lastRow="0" w:firstColumn="1" w:lastColumn="0" w:noHBand="0" w:noVBand="1"/>
      </w:tblPr>
      <w:tblGrid>
        <w:gridCol w:w="4815"/>
        <w:gridCol w:w="4245"/>
      </w:tblGrid>
      <w:tr w:rsidR="003F6EBD" w14:paraId="35FE4419" w14:textId="77777777" w:rsidTr="00B978F0">
        <w:tc>
          <w:tcPr>
            <w:tcW w:w="4815" w:type="dxa"/>
          </w:tcPr>
          <w:p w14:paraId="42810534" w14:textId="77777777" w:rsidR="003F6EBD" w:rsidRDefault="003F6EBD" w:rsidP="00B978F0">
            <w:pPr>
              <w:spacing w:after="240"/>
            </w:pPr>
            <w:r w:rsidRPr="003F6EBD">
              <w:rPr>
                <w:b/>
                <w:bCs/>
              </w:rPr>
              <w:t>Stundensatz Betriebsärztin/Betriebsarzt</w:t>
            </w:r>
            <w:r>
              <w:br/>
              <w:t>für Grundbetreuung und betriebsspezifische Betreuung</w:t>
            </w:r>
          </w:p>
        </w:tc>
        <w:tc>
          <w:tcPr>
            <w:tcW w:w="4245" w:type="dxa"/>
          </w:tcPr>
          <w:p w14:paraId="6AB17C66" w14:textId="77777777" w:rsidR="003F6EBD" w:rsidRDefault="005967C4" w:rsidP="00B978F0">
            <w:pPr>
              <w:spacing w:after="240"/>
            </w:pPr>
            <w:sdt>
              <w:sdtPr>
                <w:id w:val="-1119987865"/>
                <w:placeholder>
                  <w:docPart w:val="DF55C6D8694646B1942415A1399BEA6C"/>
                </w:placeholder>
              </w:sdtPr>
              <w:sdtEndPr/>
              <w:sdtContent>
                <w:sdt>
                  <w:sdtPr>
                    <w:rPr>
                      <w:shd w:val="clear" w:color="auto" w:fill="D9D9D9" w:themeFill="background1" w:themeFillShade="D9"/>
                    </w:rPr>
                    <w:id w:val="1903016134"/>
                    <w:placeholder>
                      <w:docPart w:val="DF55C6D8694646B1942415A1399BEA6C"/>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r w:rsidR="003F6EBD" w14:paraId="14A4D015" w14:textId="77777777" w:rsidTr="00B978F0">
        <w:tc>
          <w:tcPr>
            <w:tcW w:w="4815" w:type="dxa"/>
          </w:tcPr>
          <w:p w14:paraId="76875443" w14:textId="77777777" w:rsidR="003F6EBD" w:rsidRPr="003F6EBD" w:rsidRDefault="003F6EBD" w:rsidP="00B978F0">
            <w:pPr>
              <w:spacing w:after="240"/>
              <w:rPr>
                <w:b/>
                <w:bCs/>
              </w:rPr>
            </w:pPr>
            <w:r w:rsidRPr="003F6EBD">
              <w:rPr>
                <w:b/>
                <w:bCs/>
              </w:rPr>
              <w:t>Stundensatz Fachkraft für Arbeitssicherheit</w:t>
            </w:r>
          </w:p>
          <w:p w14:paraId="40B87EBC" w14:textId="77777777" w:rsidR="003F6EBD" w:rsidRDefault="003F6EBD" w:rsidP="00B978F0">
            <w:pPr>
              <w:spacing w:after="240"/>
            </w:pPr>
          </w:p>
        </w:tc>
        <w:tc>
          <w:tcPr>
            <w:tcW w:w="4245" w:type="dxa"/>
          </w:tcPr>
          <w:p w14:paraId="00E2B776" w14:textId="77777777" w:rsidR="003F6EBD" w:rsidRDefault="005967C4" w:rsidP="00B978F0">
            <w:pPr>
              <w:spacing w:after="240"/>
            </w:pPr>
            <w:sdt>
              <w:sdtPr>
                <w:id w:val="-323592085"/>
                <w:placeholder>
                  <w:docPart w:val="5883132CFD6F4C90B895640832C2FC41"/>
                </w:placeholder>
              </w:sdtPr>
              <w:sdtEndPr/>
              <w:sdtContent>
                <w:sdt>
                  <w:sdtPr>
                    <w:rPr>
                      <w:shd w:val="clear" w:color="auto" w:fill="D9D9D9" w:themeFill="background1" w:themeFillShade="D9"/>
                    </w:rPr>
                    <w:id w:val="1069155220"/>
                    <w:placeholder>
                      <w:docPart w:val="5883132CFD6F4C90B895640832C2FC41"/>
                    </w:placeholder>
                    <w:text/>
                  </w:sdtPr>
                  <w:sdtEndPr/>
                  <w:sdtContent>
                    <w:r w:rsidR="003F6EBD" w:rsidRPr="00CB1111">
                      <w:rPr>
                        <w:shd w:val="clear" w:color="auto" w:fill="D9D9D9" w:themeFill="background1" w:themeFillShade="D9"/>
                      </w:rPr>
                      <w:t>°°°°°</w:t>
                    </w:r>
                  </w:sdtContent>
                </w:sdt>
              </w:sdtContent>
            </w:sdt>
            <w:r w:rsidR="003F6EBD">
              <w:t xml:space="preserve"> EUR netto/Stunde</w:t>
            </w:r>
          </w:p>
        </w:tc>
      </w:tr>
    </w:tbl>
    <w:p w14:paraId="41330DA7" w14:textId="0ADBA66F" w:rsidR="003F6EBD" w:rsidRDefault="003F6EBD" w:rsidP="00EC69BE">
      <w:pPr>
        <w:spacing w:after="240"/>
      </w:pPr>
    </w:p>
    <w:p w14:paraId="401C4466" w14:textId="77777777" w:rsidR="003F6EBD" w:rsidRPr="003F6EBD" w:rsidRDefault="003F6EBD" w:rsidP="00175644">
      <w:pPr>
        <w:keepNext/>
        <w:keepLines/>
        <w:spacing w:before="360" w:after="240"/>
        <w:rPr>
          <w:b/>
          <w:bCs/>
        </w:rPr>
      </w:pPr>
      <w:r w:rsidRPr="003F6EBD">
        <w:rPr>
          <w:b/>
          <w:bCs/>
        </w:rPr>
        <w:t>2.</w:t>
      </w:r>
      <w:r w:rsidRPr="003F6EBD">
        <w:rPr>
          <w:b/>
          <w:bCs/>
        </w:rPr>
        <w:tab/>
        <w:t>Zusicherung Berufserfahrung</w:t>
      </w:r>
    </w:p>
    <w:p w14:paraId="278CA6F3" w14:textId="2D0C42E7" w:rsidR="003F6EBD" w:rsidRDefault="003F6EBD" w:rsidP="00EC69BE">
      <w:pPr>
        <w:spacing w:after="240"/>
      </w:pPr>
      <w:r>
        <w:t xml:space="preserve">Wir sichern zu, dass wir zu mindestens 70 Prozent Mitarbeiterinnen und Mitarbeiter als Betriebsärztin/Betriebsarzt und Fachkraft für Arbeitssicherheit einsetzen werden, die mindestens über folgende Berufserfahrung verfügen: </w:t>
      </w:r>
    </w:p>
    <w:tbl>
      <w:tblPr>
        <w:tblStyle w:val="Tabellenraster"/>
        <w:tblW w:w="0" w:type="auto"/>
        <w:tblLayout w:type="fixed"/>
        <w:tblLook w:val="04A0" w:firstRow="1" w:lastRow="0" w:firstColumn="1" w:lastColumn="0" w:noHBand="0" w:noVBand="1"/>
      </w:tblPr>
      <w:tblGrid>
        <w:gridCol w:w="3020"/>
        <w:gridCol w:w="3020"/>
        <w:gridCol w:w="3020"/>
      </w:tblGrid>
      <w:tr w:rsidR="00FA69F9" w14:paraId="0C4AC91D" w14:textId="77777777" w:rsidTr="00FA69F9">
        <w:tc>
          <w:tcPr>
            <w:tcW w:w="3020" w:type="dxa"/>
          </w:tcPr>
          <w:p w14:paraId="2F666B95" w14:textId="77777777" w:rsidR="00FA69F9" w:rsidRDefault="00FA69F9" w:rsidP="00EC69BE">
            <w:pPr>
              <w:spacing w:after="240"/>
            </w:pPr>
          </w:p>
        </w:tc>
        <w:tc>
          <w:tcPr>
            <w:tcW w:w="3020" w:type="dxa"/>
          </w:tcPr>
          <w:p w14:paraId="073A100B" w14:textId="66CA3FD4" w:rsidR="00FA69F9" w:rsidRDefault="00FA69F9" w:rsidP="00EC69BE">
            <w:pPr>
              <w:spacing w:after="240"/>
            </w:pPr>
            <w:r>
              <w:t>Allgemeine Berufserfahrung nach den Anforderungen von § 4 und 7 ASiG</w:t>
            </w:r>
          </w:p>
        </w:tc>
        <w:tc>
          <w:tcPr>
            <w:tcW w:w="3020" w:type="dxa"/>
          </w:tcPr>
          <w:p w14:paraId="59863276" w14:textId="5E80A859" w:rsidR="00FA69F9" w:rsidRDefault="00FA69F9" w:rsidP="00EC69BE">
            <w:pPr>
              <w:spacing w:after="240"/>
            </w:pPr>
            <w:r>
              <w:t>Berufserfahrung nach den Anforderungen von § 4 und § 7 ASiG bei öffentlichen Bildungseinrichtungen</w:t>
            </w:r>
          </w:p>
        </w:tc>
      </w:tr>
      <w:tr w:rsidR="00FA69F9" w14:paraId="1E3292CD" w14:textId="77777777" w:rsidTr="00FA69F9">
        <w:tc>
          <w:tcPr>
            <w:tcW w:w="3020" w:type="dxa"/>
          </w:tcPr>
          <w:p w14:paraId="2C1214C2" w14:textId="68BB9392" w:rsidR="00FA69F9" w:rsidRDefault="00FA69F9" w:rsidP="00FA69F9">
            <w:pPr>
              <w:spacing w:after="240"/>
            </w:pPr>
            <w:r>
              <w:t>Berufserfahrung in Jahren</w:t>
            </w:r>
          </w:p>
        </w:tc>
        <w:tc>
          <w:tcPr>
            <w:tcW w:w="3020" w:type="dxa"/>
          </w:tcPr>
          <w:p w14:paraId="4CB32B4C" w14:textId="1B5F68B1" w:rsidR="00FA69F9" w:rsidRDefault="005967C4" w:rsidP="00FA69F9">
            <w:pPr>
              <w:spacing w:after="240"/>
            </w:pPr>
            <w:sdt>
              <w:sdtPr>
                <w:id w:val="-1010058664"/>
                <w:placeholder>
                  <w:docPart w:val="48F6805B93034198B9907655B4B9F598"/>
                </w:placeholder>
              </w:sdtPr>
              <w:sdtEndPr/>
              <w:sdtContent>
                <w:sdt>
                  <w:sdtPr>
                    <w:rPr>
                      <w:shd w:val="clear" w:color="auto" w:fill="D9D9D9" w:themeFill="background1" w:themeFillShade="D9"/>
                    </w:rPr>
                    <w:id w:val="622651902"/>
                    <w:placeholder>
                      <w:docPart w:val="48F6805B93034198B9907655B4B9F598"/>
                    </w:placeholder>
                    <w:text/>
                  </w:sdtPr>
                  <w:sdtEndPr/>
                  <w:sdtContent>
                    <w:r w:rsidR="00FA69F9" w:rsidRPr="00CB1111">
                      <w:rPr>
                        <w:shd w:val="clear" w:color="auto" w:fill="D9D9D9" w:themeFill="background1" w:themeFillShade="D9"/>
                      </w:rPr>
                      <w:t>°°°°°</w:t>
                    </w:r>
                  </w:sdtContent>
                </w:sdt>
              </w:sdtContent>
            </w:sdt>
            <w:r w:rsidR="00FA69F9">
              <w:t xml:space="preserve"> Jahre </w:t>
            </w:r>
          </w:p>
        </w:tc>
        <w:tc>
          <w:tcPr>
            <w:tcW w:w="3020" w:type="dxa"/>
          </w:tcPr>
          <w:p w14:paraId="1090CDC4" w14:textId="5DF59758" w:rsidR="00FA69F9" w:rsidRDefault="005967C4" w:rsidP="00FA69F9">
            <w:pPr>
              <w:spacing w:after="240"/>
            </w:pPr>
            <w:sdt>
              <w:sdtPr>
                <w:id w:val="-491483444"/>
                <w:placeholder>
                  <w:docPart w:val="D4C0972A862347E3A4F903E93EE84830"/>
                </w:placeholder>
              </w:sdtPr>
              <w:sdtEndPr/>
              <w:sdtContent>
                <w:sdt>
                  <w:sdtPr>
                    <w:rPr>
                      <w:shd w:val="clear" w:color="auto" w:fill="D9D9D9" w:themeFill="background1" w:themeFillShade="D9"/>
                    </w:rPr>
                    <w:id w:val="-1934505644"/>
                    <w:placeholder>
                      <w:docPart w:val="D4C0972A862347E3A4F903E93EE84830"/>
                    </w:placeholder>
                    <w:text/>
                  </w:sdtPr>
                  <w:sdtEndPr/>
                  <w:sdtContent>
                    <w:r w:rsidR="00FA69F9" w:rsidRPr="00CB1111">
                      <w:rPr>
                        <w:shd w:val="clear" w:color="auto" w:fill="D9D9D9" w:themeFill="background1" w:themeFillShade="D9"/>
                      </w:rPr>
                      <w:t>°°°°°</w:t>
                    </w:r>
                  </w:sdtContent>
                </w:sdt>
              </w:sdtContent>
            </w:sdt>
            <w:r w:rsidR="00FA69F9">
              <w:t xml:space="preserve"> Jahre</w:t>
            </w:r>
          </w:p>
        </w:tc>
      </w:tr>
    </w:tbl>
    <w:p w14:paraId="4A6F65C5" w14:textId="100C2D76" w:rsidR="003F6EBD" w:rsidRDefault="003F6EBD" w:rsidP="00EC69BE">
      <w:pPr>
        <w:spacing w:after="240"/>
      </w:pPr>
    </w:p>
    <w:p w14:paraId="3E38C097" w14:textId="35BA24EB" w:rsidR="00FA69F9" w:rsidRDefault="00FA69F9" w:rsidP="00EC69BE">
      <w:pPr>
        <w:spacing w:after="240"/>
      </w:pPr>
      <w:r>
        <w:t xml:space="preserve">Uns ist dabei bekannt, dass nach der Leistungsbeschreibung als Mindestanforderung eine </w:t>
      </w:r>
      <w:r w:rsidRPr="00FA69F9">
        <w:t>mindestens 2-jährige Erfahrung als Betriebsärztin oder Betriebsarzt bzw. Fachkraft für Arbeitssicherheit</w:t>
      </w:r>
      <w:r w:rsidR="00755E03">
        <w:t xml:space="preserve"> </w:t>
      </w:r>
      <w:r w:rsidRPr="00FA69F9">
        <w:t>für öffentliche Bildungseinrichtungen</w:t>
      </w:r>
      <w:r w:rsidR="00755E03">
        <w:t xml:space="preserve"> vorliegen muss. Eine größere (spezifische) Erfahrung der eingesetzten Mitarbeiterinnen und Mitarbeiter wird bei der Wertung berücksichtigt (vgl. Ziffer </w:t>
      </w:r>
      <w:r w:rsidR="00640D93">
        <w:t>11.3 der Bewerbungsbedingungen)</w:t>
      </w:r>
      <w:r w:rsidR="00755E03">
        <w:t xml:space="preserve">.  </w:t>
      </w:r>
    </w:p>
    <w:p w14:paraId="45759AF4" w14:textId="44BA48DA" w:rsidR="00440850" w:rsidRPr="007614B5" w:rsidRDefault="00640D93" w:rsidP="00175644">
      <w:pPr>
        <w:keepNext/>
        <w:keepLines/>
        <w:spacing w:before="360" w:after="240"/>
        <w:rPr>
          <w:b/>
          <w:szCs w:val="22"/>
        </w:rPr>
      </w:pPr>
      <w:r>
        <w:rPr>
          <w:b/>
          <w:szCs w:val="22"/>
        </w:rPr>
        <w:t>3</w:t>
      </w:r>
      <w:r w:rsidR="00440850" w:rsidRPr="007614B5">
        <w:rPr>
          <w:b/>
          <w:szCs w:val="22"/>
        </w:rPr>
        <w:t>.</w:t>
      </w:r>
      <w:r w:rsidR="00440850" w:rsidRPr="007614B5">
        <w:rPr>
          <w:b/>
          <w:szCs w:val="22"/>
        </w:rPr>
        <w:tab/>
        <w:t>Ansprechpartner</w:t>
      </w:r>
    </w:p>
    <w:p w14:paraId="4BC665C5" w14:textId="77777777" w:rsidR="00440850" w:rsidRPr="00917FEC" w:rsidRDefault="00440850" w:rsidP="00440850">
      <w:pPr>
        <w:spacing w:after="240"/>
        <w:rPr>
          <w:szCs w:val="22"/>
        </w:rPr>
      </w:pPr>
      <w:r w:rsidRPr="00917FEC">
        <w:rPr>
          <w:szCs w:val="22"/>
        </w:rPr>
        <w:t>Für Rückfragen und Erläuterungen zu unserem Angebot steht Ihnen in unserem Haus</w:t>
      </w:r>
    </w:p>
    <w:p w14:paraId="153B1C52" w14:textId="77777777" w:rsidR="00CC3748" w:rsidRDefault="00440850" w:rsidP="00CC3748">
      <w:pPr>
        <w:pStyle w:val="Standard125cm"/>
      </w:pPr>
      <w:r w:rsidRPr="00917FEC">
        <w:t>Herr/Frau</w:t>
      </w:r>
      <w:r w:rsidR="00FA0295">
        <w:t xml:space="preserve"> </w:t>
      </w:r>
      <w:sdt>
        <w:sdtPr>
          <w:id w:val="-87625007"/>
          <w:placeholder>
            <w:docPart w:val="DefaultPlaceholder_1082065158"/>
          </w:placeholder>
        </w:sdtPr>
        <w:sdtEndPr/>
        <w:sdtContent>
          <w:sdt>
            <w:sdtPr>
              <w:rPr>
                <w:shd w:val="clear" w:color="auto" w:fill="D9D9D9" w:themeFill="background1" w:themeFillShade="D9"/>
              </w:rPr>
              <w:id w:val="749385684"/>
              <w:placeholder>
                <w:docPart w:val="DefaultPlaceholder_1082065158"/>
              </w:placeholder>
              <w:text/>
            </w:sdtPr>
            <w:sdtEndPr/>
            <w:sdtContent>
              <w:r w:rsidR="00CB1111" w:rsidRPr="00CB1111">
                <w:rPr>
                  <w:shd w:val="clear" w:color="auto" w:fill="D9D9D9" w:themeFill="background1" w:themeFillShade="D9"/>
                </w:rPr>
                <w:t>°°°°°</w:t>
              </w:r>
            </w:sdtContent>
          </w:sdt>
        </w:sdtContent>
      </w:sdt>
      <w:r w:rsidRPr="00917FEC">
        <w:br/>
        <w:t xml:space="preserve">Tel.: </w:t>
      </w:r>
      <w:sdt>
        <w:sdtPr>
          <w:rPr>
            <w:shd w:val="clear" w:color="auto" w:fill="D9D9D9" w:themeFill="background1" w:themeFillShade="D9"/>
          </w:rPr>
          <w:id w:val="1065232386"/>
          <w:placeholder>
            <w:docPart w:val="DefaultPlaceholder_1082065158"/>
          </w:placeholder>
        </w:sdtPr>
        <w:sdtEndPr/>
        <w:sdtContent>
          <w:r w:rsidR="00CB1111" w:rsidRPr="00CB1111">
            <w:rPr>
              <w:shd w:val="clear" w:color="auto" w:fill="D9D9D9" w:themeFill="background1" w:themeFillShade="D9"/>
            </w:rPr>
            <w:t>°°°°°</w:t>
          </w:r>
        </w:sdtContent>
      </w:sdt>
      <w:r w:rsidRPr="00CB1111">
        <w:rPr>
          <w:shd w:val="clear" w:color="auto" w:fill="D9D9D9" w:themeFill="background1" w:themeFillShade="D9"/>
        </w:rPr>
        <w:br/>
      </w:r>
      <w:r w:rsidRPr="00917FEC">
        <w:t>Telefax:</w:t>
      </w:r>
      <w:sdt>
        <w:sdtPr>
          <w:rPr>
            <w:shd w:val="clear" w:color="auto" w:fill="D9D9D9" w:themeFill="background1" w:themeFillShade="D9"/>
          </w:rPr>
          <w:id w:val="53905360"/>
          <w:placeholder>
            <w:docPart w:val="DefaultPlaceholder_1082065158"/>
          </w:placeholder>
          <w:text/>
        </w:sdtPr>
        <w:sdtEndPr/>
        <w:sdtContent>
          <w:r w:rsidR="00CC3748" w:rsidRPr="00CC3748">
            <w:rPr>
              <w:shd w:val="clear" w:color="auto" w:fill="D9D9D9" w:themeFill="background1" w:themeFillShade="D9"/>
            </w:rPr>
            <w:t>°°°</w:t>
          </w:r>
          <w:r w:rsidR="00CB1111">
            <w:rPr>
              <w:shd w:val="clear" w:color="auto" w:fill="D9D9D9" w:themeFill="background1" w:themeFillShade="D9"/>
            </w:rPr>
            <w:t>°°</w:t>
          </w:r>
        </w:sdtContent>
      </w:sdt>
      <w:r w:rsidR="00CC3748" w:rsidRPr="00917FEC">
        <w:t xml:space="preserve"> </w:t>
      </w:r>
      <w:r w:rsidRPr="00917FEC">
        <w:br/>
      </w:r>
      <w:r w:rsidR="00CB1111">
        <w:t xml:space="preserve">E-Mail: </w:t>
      </w:r>
      <w:sdt>
        <w:sdtPr>
          <w:rPr>
            <w:shd w:val="clear" w:color="auto" w:fill="D9D9D9" w:themeFill="background1" w:themeFillShade="D9"/>
          </w:rPr>
          <w:id w:val="1513038380"/>
          <w:placeholder>
            <w:docPart w:val="DefaultPlaceholder_1082065158"/>
          </w:placeholder>
          <w:text/>
        </w:sdtPr>
        <w:sdtEndPr/>
        <w:sdtContent>
          <w:r w:rsidR="00CB1111" w:rsidRPr="00CB1111">
            <w:rPr>
              <w:shd w:val="clear" w:color="auto" w:fill="D9D9D9" w:themeFill="background1" w:themeFillShade="D9"/>
            </w:rPr>
            <w:t>°°°°°</w:t>
          </w:r>
        </w:sdtContent>
      </w:sdt>
    </w:p>
    <w:p w14:paraId="2CC8AE56" w14:textId="77777777" w:rsidR="00503B52" w:rsidRDefault="00440850" w:rsidP="00503B52">
      <w:pPr>
        <w:pStyle w:val="Standard0cm"/>
      </w:pPr>
      <w:r w:rsidRPr="00917FEC">
        <w:t>zur Verfügung.</w:t>
      </w:r>
    </w:p>
    <w:p w14:paraId="57439DDF" w14:textId="70CE8ECD" w:rsidR="00440850" w:rsidRPr="00FC4015" w:rsidRDefault="00640D93" w:rsidP="00175644">
      <w:pPr>
        <w:pStyle w:val="Standard0cm"/>
        <w:keepNext/>
        <w:keepLines/>
        <w:spacing w:before="360"/>
      </w:pPr>
      <w:r>
        <w:rPr>
          <w:b/>
        </w:rPr>
        <w:t>4</w:t>
      </w:r>
      <w:r w:rsidR="00440850" w:rsidRPr="007614B5">
        <w:rPr>
          <w:b/>
        </w:rPr>
        <w:t>.</w:t>
      </w:r>
      <w:r w:rsidR="00440850" w:rsidRPr="007614B5">
        <w:rPr>
          <w:b/>
        </w:rPr>
        <w:tab/>
        <w:t>Anlagen</w:t>
      </w:r>
    </w:p>
    <w:p w14:paraId="580C4F46" w14:textId="77777777" w:rsidR="00CB1111" w:rsidRDefault="00440850" w:rsidP="00CB1111">
      <w:pPr>
        <w:spacing w:after="240"/>
        <w:rPr>
          <w:szCs w:val="22"/>
        </w:rPr>
      </w:pPr>
      <w:r w:rsidRPr="00917FEC">
        <w:rPr>
          <w:szCs w:val="22"/>
        </w:rPr>
        <w:t xml:space="preserve">Diesem Angebotsschreiben sind folgende Anlagen beigefügt (bitte ankreuzen): </w:t>
      </w:r>
    </w:p>
    <w:p w14:paraId="770EE093" w14:textId="77777777" w:rsidR="00034622" w:rsidRPr="00021EC2" w:rsidRDefault="005967C4" w:rsidP="00034622">
      <w:pPr>
        <w:spacing w:after="240"/>
        <w:ind w:firstLine="709"/>
        <w:rPr>
          <w:rFonts w:cs="Arial"/>
          <w:szCs w:val="22"/>
          <w:lang w:eastAsia="de-DE"/>
        </w:rPr>
      </w:pPr>
      <w:sdt>
        <w:sdtPr>
          <w:rPr>
            <w:rFonts w:cs="Arial"/>
            <w:szCs w:val="22"/>
            <w:lang w:eastAsia="de-DE"/>
          </w:rPr>
          <w:id w:val="-249734798"/>
          <w14:checkbox>
            <w14:checked w14:val="0"/>
            <w14:checkedState w14:val="2612" w14:font="MS Gothic"/>
            <w14:uncheckedState w14:val="2610" w14:font="MS Gothic"/>
          </w14:checkbox>
        </w:sdtPr>
        <w:sdtEndPr/>
        <w:sdtContent>
          <w:r w:rsidR="00034622" w:rsidRPr="00021EC2">
            <w:rPr>
              <w:rFonts w:ascii="MS Gothic" w:eastAsia="MS Gothic" w:hAnsi="MS Gothic" w:cs="Arial" w:hint="eastAsia"/>
              <w:szCs w:val="22"/>
              <w:lang w:eastAsia="de-DE"/>
            </w:rPr>
            <w:t>☐</w:t>
          </w:r>
        </w:sdtContent>
      </w:sdt>
      <w:r w:rsidR="00034622" w:rsidRPr="00021EC2">
        <w:rPr>
          <w:rFonts w:cs="Arial"/>
          <w:szCs w:val="22"/>
          <w:lang w:eastAsia="de-DE"/>
        </w:rPr>
        <w:tab/>
        <w:t xml:space="preserve">Formblatt </w:t>
      </w:r>
      <w:r w:rsidR="00034622">
        <w:rPr>
          <w:rFonts w:cs="Arial"/>
          <w:szCs w:val="22"/>
          <w:lang w:eastAsia="de-DE"/>
        </w:rPr>
        <w:t>2.1_</w:t>
      </w:r>
      <w:r w:rsidR="00034622" w:rsidRPr="00021EC2">
        <w:rPr>
          <w:rFonts w:cs="Arial"/>
          <w:szCs w:val="22"/>
          <w:lang w:eastAsia="de-DE"/>
        </w:rPr>
        <w:t xml:space="preserve">Anschreiben, </w:t>
      </w:r>
    </w:p>
    <w:bookmarkStart w:id="1" w:name="_Hlk119340214"/>
    <w:bookmarkStart w:id="2" w:name="_Hlk119340092"/>
    <w:p w14:paraId="10CA5BD8" w14:textId="77777777" w:rsidR="00034622" w:rsidRPr="001300CC" w:rsidRDefault="005967C4" w:rsidP="00034622">
      <w:pPr>
        <w:spacing w:after="240"/>
        <w:ind w:left="1418" w:hanging="709"/>
        <w:rPr>
          <w:rFonts w:cs="Arial"/>
          <w:szCs w:val="22"/>
          <w:lang w:eastAsia="de-DE"/>
        </w:rPr>
      </w:pPr>
      <w:sdt>
        <w:sdtPr>
          <w:rPr>
            <w:szCs w:val="22"/>
          </w:rPr>
          <w:id w:val="-843236135"/>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sidRPr="001300CC">
        <w:rPr>
          <w:rFonts w:cs="Arial"/>
          <w:szCs w:val="22"/>
          <w:lang w:eastAsia="de-DE"/>
        </w:rPr>
        <w:t>Formblatt 2.2_Erklärung Bietergemeinschaft,</w:t>
      </w:r>
    </w:p>
    <w:p w14:paraId="3E322B6F" w14:textId="77777777" w:rsidR="00034622" w:rsidRPr="001300CC" w:rsidRDefault="005967C4" w:rsidP="00034622">
      <w:pPr>
        <w:spacing w:after="240"/>
        <w:ind w:left="1418" w:hanging="709"/>
        <w:rPr>
          <w:rFonts w:cs="Arial"/>
          <w:szCs w:val="22"/>
          <w:lang w:eastAsia="de-DE"/>
        </w:rPr>
      </w:pPr>
      <w:sdt>
        <w:sdtPr>
          <w:rPr>
            <w:szCs w:val="22"/>
          </w:rPr>
          <w:id w:val="-436222449"/>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sidRPr="001300CC">
        <w:rPr>
          <w:rFonts w:cs="Arial"/>
          <w:szCs w:val="22"/>
          <w:lang w:eastAsia="de-DE"/>
        </w:rPr>
        <w:t>Formblatt 2.3_Erklärung Eignungsleihe,</w:t>
      </w:r>
    </w:p>
    <w:p w14:paraId="25B9237B" w14:textId="77777777" w:rsidR="00034622" w:rsidRPr="001300CC" w:rsidRDefault="005967C4" w:rsidP="00034622">
      <w:pPr>
        <w:spacing w:after="240"/>
        <w:ind w:left="1418" w:hanging="709"/>
        <w:rPr>
          <w:rFonts w:cs="Arial"/>
          <w:szCs w:val="22"/>
          <w:lang w:eastAsia="de-DE"/>
        </w:rPr>
      </w:pPr>
      <w:sdt>
        <w:sdtPr>
          <w:rPr>
            <w:szCs w:val="22"/>
          </w:rPr>
          <w:id w:val="-198621126"/>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sidRPr="001300CC">
        <w:rPr>
          <w:rFonts w:cs="Arial"/>
          <w:szCs w:val="22"/>
          <w:lang w:eastAsia="de-DE"/>
        </w:rPr>
        <w:t>Formblatt 2.4_Erlaubnis und Befähigung zur Berufsausübung,</w:t>
      </w:r>
    </w:p>
    <w:p w14:paraId="4A92FD93" w14:textId="77777777" w:rsidR="00034622" w:rsidRPr="001300CC" w:rsidRDefault="005967C4" w:rsidP="00034622">
      <w:pPr>
        <w:spacing w:after="240"/>
        <w:ind w:left="1418" w:hanging="709"/>
        <w:rPr>
          <w:rFonts w:cs="Arial"/>
          <w:szCs w:val="22"/>
          <w:lang w:eastAsia="de-DE"/>
        </w:rPr>
      </w:pPr>
      <w:sdt>
        <w:sdtPr>
          <w:rPr>
            <w:szCs w:val="22"/>
          </w:rPr>
          <w:id w:val="-227616266"/>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sidRPr="001300CC">
        <w:rPr>
          <w:rFonts w:cs="Arial"/>
          <w:szCs w:val="22"/>
          <w:lang w:eastAsia="de-DE"/>
        </w:rPr>
        <w:t>Formblatt 2.5_Erklärung wirtschaftliche und finanzielle Leistungsfähigkeit,</w:t>
      </w:r>
    </w:p>
    <w:p w14:paraId="0416CCB8" w14:textId="77777777" w:rsidR="00034622" w:rsidRPr="001300CC" w:rsidRDefault="005967C4" w:rsidP="00034622">
      <w:pPr>
        <w:spacing w:after="240"/>
        <w:ind w:left="1418" w:hanging="709"/>
        <w:rPr>
          <w:rFonts w:cs="Arial"/>
          <w:szCs w:val="22"/>
          <w:lang w:eastAsia="de-DE"/>
        </w:rPr>
      </w:pPr>
      <w:sdt>
        <w:sdtPr>
          <w:rPr>
            <w:szCs w:val="22"/>
          </w:rPr>
          <w:id w:val="1706282578"/>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sidRPr="001300CC">
        <w:rPr>
          <w:rFonts w:cs="Arial"/>
          <w:szCs w:val="22"/>
          <w:lang w:eastAsia="de-DE"/>
        </w:rPr>
        <w:t>Formblatt 2.6_Erklärung technische und berufliche Leistungsfähigkeit,</w:t>
      </w:r>
    </w:p>
    <w:p w14:paraId="79B859ED" w14:textId="77777777" w:rsidR="00034622" w:rsidRPr="00021EC2" w:rsidRDefault="005967C4" w:rsidP="00034622">
      <w:pPr>
        <w:spacing w:after="240"/>
        <w:ind w:left="1418" w:hanging="709"/>
        <w:rPr>
          <w:rFonts w:cs="Arial"/>
          <w:szCs w:val="22"/>
          <w:lang w:eastAsia="de-DE"/>
        </w:rPr>
      </w:pPr>
      <w:sdt>
        <w:sdtPr>
          <w:rPr>
            <w:szCs w:val="22"/>
          </w:rPr>
          <w:id w:val="1894383206"/>
          <w14:checkbox>
            <w14:checked w14:val="0"/>
            <w14:checkedState w14:val="2612" w14:font="MS Gothic"/>
            <w14:uncheckedState w14:val="2610" w14:font="MS Gothic"/>
          </w14:checkbox>
        </w:sdtPr>
        <w:sdtEndPr/>
        <w:sdtContent>
          <w:r w:rsidR="00034622" w:rsidRPr="00021EC2">
            <w:rPr>
              <w:rFonts w:ascii="MS Gothic" w:eastAsia="MS Gothic" w:hAnsi="MS Gothic" w:hint="eastAsia"/>
              <w:szCs w:val="22"/>
            </w:rPr>
            <w:t>☐</w:t>
          </w:r>
        </w:sdtContent>
      </w:sdt>
      <w:r w:rsidR="00034622">
        <w:t xml:space="preserve"> </w:t>
      </w:r>
      <w:r w:rsidR="00034622">
        <w:tab/>
      </w:r>
      <w:r w:rsidR="00034622">
        <w:rPr>
          <w:rFonts w:cs="Arial"/>
          <w:szCs w:val="22"/>
          <w:lang w:eastAsia="de-DE"/>
        </w:rPr>
        <w:t>F</w:t>
      </w:r>
      <w:r w:rsidR="00034622" w:rsidRPr="001300CC">
        <w:rPr>
          <w:rFonts w:cs="Arial"/>
          <w:szCs w:val="22"/>
          <w:lang w:eastAsia="de-DE"/>
        </w:rPr>
        <w:t>ormblatt 2.7_Erklärung Ausschlussgründe,</w:t>
      </w:r>
    </w:p>
    <w:bookmarkEnd w:id="1"/>
    <w:bookmarkEnd w:id="2"/>
    <w:p w14:paraId="305EC3F2" w14:textId="77777777" w:rsidR="00034622" w:rsidRDefault="005967C4" w:rsidP="00034622">
      <w:pPr>
        <w:spacing w:after="240"/>
        <w:ind w:left="1418" w:hanging="709"/>
        <w:rPr>
          <w:szCs w:val="22"/>
          <w:lang w:eastAsia="de-DE"/>
        </w:rPr>
      </w:pPr>
      <w:sdt>
        <w:sdtPr>
          <w:rPr>
            <w:szCs w:val="22"/>
            <w:lang w:eastAsia="de-DE"/>
          </w:rPr>
          <w:id w:val="2088485918"/>
          <w14:checkbox>
            <w14:checked w14:val="0"/>
            <w14:checkedState w14:val="2612" w14:font="MS Gothic"/>
            <w14:uncheckedState w14:val="2610" w14:font="MS Gothic"/>
          </w14:checkbox>
        </w:sdtPr>
        <w:sdtEndPr/>
        <w:sdtContent>
          <w:r w:rsidR="00034622">
            <w:rPr>
              <w:rFonts w:ascii="MS Gothic" w:eastAsia="MS Gothic" w:hAnsi="MS Gothic" w:hint="eastAsia"/>
              <w:szCs w:val="22"/>
              <w:lang w:eastAsia="de-DE"/>
            </w:rPr>
            <w:t>☐</w:t>
          </w:r>
        </w:sdtContent>
      </w:sdt>
      <w:r w:rsidR="00034622">
        <w:rPr>
          <w:szCs w:val="22"/>
          <w:lang w:eastAsia="de-DE"/>
        </w:rPr>
        <w:tab/>
        <w:t xml:space="preserve">Formblatt 2.9_Kündigungsverzicht, </w:t>
      </w:r>
    </w:p>
    <w:p w14:paraId="3E8FF5A7" w14:textId="77777777" w:rsidR="00034622" w:rsidRDefault="005967C4" w:rsidP="00034622">
      <w:pPr>
        <w:spacing w:after="240"/>
        <w:ind w:left="1418" w:hanging="709"/>
        <w:rPr>
          <w:szCs w:val="22"/>
          <w:lang w:eastAsia="de-DE"/>
        </w:rPr>
      </w:pPr>
      <w:sdt>
        <w:sdtPr>
          <w:rPr>
            <w:szCs w:val="22"/>
            <w:lang w:eastAsia="de-DE"/>
          </w:rPr>
          <w:id w:val="488061815"/>
          <w14:checkbox>
            <w14:checked w14:val="0"/>
            <w14:checkedState w14:val="2612" w14:font="MS Gothic"/>
            <w14:uncheckedState w14:val="2610" w14:font="MS Gothic"/>
          </w14:checkbox>
        </w:sdtPr>
        <w:sdtEndPr/>
        <w:sdtContent>
          <w:r w:rsidR="00034622">
            <w:rPr>
              <w:rFonts w:ascii="MS Gothic" w:eastAsia="MS Gothic" w:hAnsi="MS Gothic" w:hint="eastAsia"/>
              <w:szCs w:val="22"/>
              <w:lang w:eastAsia="de-DE"/>
            </w:rPr>
            <w:t>☐</w:t>
          </w:r>
        </w:sdtContent>
      </w:sdt>
      <w:r w:rsidR="00034622">
        <w:rPr>
          <w:szCs w:val="22"/>
          <w:lang w:eastAsia="de-DE"/>
        </w:rPr>
        <w:tab/>
        <w:t>Lärmschutzkonzept,</w:t>
      </w:r>
    </w:p>
    <w:p w14:paraId="33CFE03C" w14:textId="77777777" w:rsidR="00034622" w:rsidRDefault="005967C4" w:rsidP="00034622">
      <w:pPr>
        <w:spacing w:after="240"/>
        <w:ind w:left="1418" w:hanging="709"/>
        <w:rPr>
          <w:szCs w:val="22"/>
          <w:lang w:eastAsia="de-DE"/>
        </w:rPr>
      </w:pPr>
      <w:sdt>
        <w:sdtPr>
          <w:rPr>
            <w:szCs w:val="22"/>
            <w:lang w:eastAsia="de-DE"/>
          </w:rPr>
          <w:id w:val="-2081203162"/>
          <w14:checkbox>
            <w14:checked w14:val="0"/>
            <w14:checkedState w14:val="2612" w14:font="MS Gothic"/>
            <w14:uncheckedState w14:val="2610" w14:font="MS Gothic"/>
          </w14:checkbox>
        </w:sdtPr>
        <w:sdtEndPr/>
        <w:sdtContent>
          <w:r w:rsidR="00034622">
            <w:rPr>
              <w:rFonts w:ascii="MS Gothic" w:eastAsia="MS Gothic" w:hAnsi="MS Gothic" w:hint="eastAsia"/>
              <w:szCs w:val="22"/>
              <w:lang w:eastAsia="de-DE"/>
            </w:rPr>
            <w:t>☐</w:t>
          </w:r>
        </w:sdtContent>
      </w:sdt>
      <w:r w:rsidR="00034622">
        <w:rPr>
          <w:szCs w:val="22"/>
          <w:lang w:eastAsia="de-DE"/>
        </w:rPr>
        <w:tab/>
        <w:t xml:space="preserve">Kurzkonzept zur Qualifikation und Erfahrung des eingesetzten Personals. </w:t>
      </w:r>
    </w:p>
    <w:p w14:paraId="3124C8EC" w14:textId="267711DF" w:rsidR="00440850" w:rsidRDefault="00440850" w:rsidP="001534BD">
      <w:pPr>
        <w:spacing w:after="240"/>
        <w:rPr>
          <w:szCs w:val="22"/>
        </w:rPr>
      </w:pPr>
      <w:r>
        <w:rPr>
          <w:szCs w:val="22"/>
        </w:rPr>
        <w:br/>
        <w:t xml:space="preserve">Wir halten </w:t>
      </w:r>
      <w:r w:rsidRPr="00BA021D">
        <w:rPr>
          <w:szCs w:val="22"/>
        </w:rPr>
        <w:t xml:space="preserve">uns bis </w:t>
      </w:r>
      <w:r w:rsidRPr="005468AE">
        <w:rPr>
          <w:szCs w:val="22"/>
        </w:rPr>
        <w:t xml:space="preserve">zum </w:t>
      </w:r>
      <w:r w:rsidR="005468AE" w:rsidRPr="005468AE">
        <w:rPr>
          <w:b/>
          <w:bCs/>
          <w:szCs w:val="22"/>
        </w:rPr>
        <w:t xml:space="preserve">31. Januar </w:t>
      </w:r>
      <w:r w:rsidR="009B6B28" w:rsidRPr="005468AE">
        <w:rPr>
          <w:b/>
          <w:bCs/>
          <w:szCs w:val="22"/>
        </w:rPr>
        <w:t>202</w:t>
      </w:r>
      <w:r w:rsidR="005468AE" w:rsidRPr="005468AE">
        <w:rPr>
          <w:b/>
          <w:bCs/>
          <w:szCs w:val="22"/>
        </w:rPr>
        <w:t>7</w:t>
      </w:r>
      <w:r w:rsidRPr="005468AE">
        <w:rPr>
          <w:szCs w:val="22"/>
        </w:rPr>
        <w:t xml:space="preserve"> an</w:t>
      </w:r>
      <w:r>
        <w:rPr>
          <w:szCs w:val="22"/>
        </w:rPr>
        <w:t xml:space="preserve"> unser Angebot gebunden</w:t>
      </w:r>
      <w:r w:rsidR="00764F12">
        <w:rPr>
          <w:szCs w:val="22"/>
        </w:rPr>
        <w:t xml:space="preserve"> (Bindefrist)</w:t>
      </w:r>
      <w:r>
        <w:rPr>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034622" w:rsidRPr="00034622" w14:paraId="53881AA3" w14:textId="77777777" w:rsidTr="004001D6">
        <w:trPr>
          <w:trHeight w:val="939"/>
        </w:trPr>
        <w:tc>
          <w:tcPr>
            <w:tcW w:w="2127" w:type="dxa"/>
            <w:tcBorders>
              <w:top w:val="single" w:sz="4" w:space="0" w:color="auto"/>
              <w:left w:val="single" w:sz="4" w:space="0" w:color="auto"/>
              <w:bottom w:val="single" w:sz="4" w:space="0" w:color="auto"/>
              <w:right w:val="single" w:sz="4" w:space="0" w:color="auto"/>
            </w:tcBorders>
            <w:hideMark/>
          </w:tcPr>
          <w:p w14:paraId="5353F316" w14:textId="430E840E" w:rsidR="00034622" w:rsidRPr="00034622" w:rsidRDefault="00034622" w:rsidP="00034622">
            <w:pPr>
              <w:spacing w:after="200" w:line="240" w:lineRule="auto"/>
              <w:jc w:val="left"/>
              <w:rPr>
                <w:rFonts w:cs="Arial"/>
                <w:szCs w:val="22"/>
              </w:rPr>
            </w:pPr>
            <w:r w:rsidRPr="00034622">
              <w:rPr>
                <w:rFonts w:cs="Arial"/>
                <w:szCs w:val="22"/>
              </w:rPr>
              <w:t xml:space="preserve">Ort: </w:t>
            </w:r>
            <w:r w:rsidRPr="00034622">
              <w:rPr>
                <w:rFonts w:cs="Arial"/>
                <w:szCs w:val="22"/>
                <w:u w:val="single"/>
              </w:rPr>
              <w:fldChar w:fldCharType="begin">
                <w:ffData>
                  <w:name w:val="Text19"/>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r w:rsidRPr="00034622">
              <w:rPr>
                <w:rFonts w:cs="Arial"/>
                <w:szCs w:val="22"/>
                <w:u w:val="single"/>
              </w:rPr>
              <w:fldChar w:fldCharType="begin">
                <w:ffData>
                  <w:name w:val="Text19"/>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p>
        </w:tc>
        <w:tc>
          <w:tcPr>
            <w:tcW w:w="2268" w:type="dxa"/>
            <w:tcBorders>
              <w:top w:val="single" w:sz="4" w:space="0" w:color="auto"/>
              <w:left w:val="single" w:sz="4" w:space="0" w:color="auto"/>
              <w:bottom w:val="single" w:sz="4" w:space="0" w:color="auto"/>
              <w:right w:val="single" w:sz="4" w:space="0" w:color="auto"/>
            </w:tcBorders>
            <w:hideMark/>
          </w:tcPr>
          <w:p w14:paraId="56A18315" w14:textId="5C002BF1" w:rsidR="00034622" w:rsidRPr="00034622" w:rsidRDefault="00034622" w:rsidP="00034622">
            <w:pPr>
              <w:spacing w:after="200" w:line="240" w:lineRule="auto"/>
              <w:jc w:val="left"/>
              <w:rPr>
                <w:rFonts w:cs="Arial"/>
                <w:szCs w:val="22"/>
              </w:rPr>
            </w:pPr>
            <w:r w:rsidRPr="00034622">
              <w:rPr>
                <w:rFonts w:cs="Arial"/>
                <w:szCs w:val="22"/>
              </w:rPr>
              <w:t xml:space="preserve">Datum: </w:t>
            </w:r>
            <w:r w:rsidRPr="00034622">
              <w:rPr>
                <w:rFonts w:cs="Arial"/>
                <w:szCs w:val="22"/>
                <w:u w:val="single"/>
              </w:rPr>
              <w:fldChar w:fldCharType="begin">
                <w:ffData>
                  <w:name w:val=""/>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r w:rsidRPr="00034622">
              <w:rPr>
                <w:rFonts w:cs="Arial"/>
                <w:szCs w:val="22"/>
                <w:u w:val="single"/>
              </w:rPr>
              <w:fldChar w:fldCharType="begin">
                <w:ffData>
                  <w:name w:val="Text19"/>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p>
        </w:tc>
        <w:tc>
          <w:tcPr>
            <w:tcW w:w="4709" w:type="dxa"/>
            <w:tcBorders>
              <w:top w:val="single" w:sz="4" w:space="0" w:color="auto"/>
              <w:left w:val="single" w:sz="4" w:space="0" w:color="auto"/>
              <w:bottom w:val="single" w:sz="4" w:space="0" w:color="auto"/>
              <w:right w:val="single" w:sz="4" w:space="0" w:color="auto"/>
            </w:tcBorders>
            <w:hideMark/>
          </w:tcPr>
          <w:p w14:paraId="0D2EB2A5" w14:textId="2B1479C9" w:rsidR="00034622" w:rsidRPr="00034622" w:rsidRDefault="00034622" w:rsidP="00034622">
            <w:pPr>
              <w:spacing w:after="200" w:line="240" w:lineRule="auto"/>
              <w:jc w:val="left"/>
              <w:rPr>
                <w:rFonts w:cs="Arial"/>
                <w:szCs w:val="22"/>
              </w:rPr>
            </w:pPr>
            <w:r w:rsidRPr="00034622">
              <w:rPr>
                <w:rFonts w:cs="Arial"/>
                <w:szCs w:val="22"/>
              </w:rPr>
              <w:t xml:space="preserve">Unterschrift: </w:t>
            </w:r>
            <w:r w:rsidRPr="00034622">
              <w:rPr>
                <w:rFonts w:cs="Arial"/>
                <w:szCs w:val="22"/>
                <w:u w:val="single"/>
              </w:rPr>
              <w:fldChar w:fldCharType="begin">
                <w:ffData>
                  <w:name w:val="Text5"/>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r w:rsidRPr="00034622">
              <w:rPr>
                <w:rFonts w:cs="Arial"/>
                <w:szCs w:val="22"/>
                <w:u w:val="single"/>
              </w:rPr>
              <w:fldChar w:fldCharType="begin">
                <w:ffData>
                  <w:name w:val="Text5"/>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r w:rsidRPr="00034622">
              <w:rPr>
                <w:rFonts w:cs="Arial"/>
                <w:szCs w:val="22"/>
                <w:u w:val="single"/>
              </w:rPr>
              <w:fldChar w:fldCharType="begin">
                <w:ffData>
                  <w:name w:val="Text5"/>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r w:rsidRPr="00034622">
              <w:rPr>
                <w:rFonts w:cs="Arial"/>
                <w:szCs w:val="22"/>
                <w:u w:val="single"/>
              </w:rPr>
              <w:fldChar w:fldCharType="begin">
                <w:ffData>
                  <w:name w:val="Text5"/>
                  <w:enabled/>
                  <w:calcOnExit w:val="0"/>
                  <w:textInput/>
                </w:ffData>
              </w:fldChar>
            </w:r>
            <w:r w:rsidRPr="00034622">
              <w:rPr>
                <w:rFonts w:cs="Arial"/>
                <w:szCs w:val="22"/>
                <w:u w:val="single"/>
              </w:rPr>
              <w:instrText xml:space="preserve"> FORMTEXT </w:instrText>
            </w:r>
            <w:r w:rsidRPr="00034622">
              <w:rPr>
                <w:rFonts w:cs="Arial"/>
                <w:szCs w:val="22"/>
                <w:u w:val="single"/>
              </w:rPr>
            </w:r>
            <w:r w:rsidRPr="00034622">
              <w:rPr>
                <w:rFonts w:cs="Arial"/>
                <w:szCs w:val="22"/>
                <w:u w:val="single"/>
              </w:rPr>
              <w:fldChar w:fldCharType="separate"/>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005468AE">
              <w:rPr>
                <w:rFonts w:cs="Arial"/>
                <w:noProof/>
                <w:szCs w:val="22"/>
                <w:u w:val="single"/>
              </w:rPr>
              <w:t> </w:t>
            </w:r>
            <w:r w:rsidRPr="00034622">
              <w:rPr>
                <w:rFonts w:cs="Arial"/>
                <w:szCs w:val="22"/>
                <w:u w:val="single"/>
              </w:rPr>
              <w:fldChar w:fldCharType="end"/>
            </w:r>
          </w:p>
        </w:tc>
      </w:tr>
    </w:tbl>
    <w:p w14:paraId="2772CFFC" w14:textId="77777777" w:rsidR="00034622" w:rsidRPr="00034622" w:rsidRDefault="00034622" w:rsidP="00034622">
      <w:pPr>
        <w:spacing w:before="240" w:after="240"/>
        <w:rPr>
          <w:rFonts w:cs="Arial"/>
          <w:b/>
          <w:szCs w:val="22"/>
        </w:rPr>
      </w:pPr>
      <w:r w:rsidRPr="00034622">
        <w:rPr>
          <w:rFonts w:cs="Arial"/>
          <w:b/>
          <w:szCs w:val="22"/>
          <w:u w:val="single"/>
        </w:rPr>
        <w:t>Wichtiger Hinweis</w:t>
      </w:r>
      <w:r w:rsidRPr="00034622">
        <w:rPr>
          <w:rFonts w:cs="Arial"/>
          <w:b/>
          <w:szCs w:val="22"/>
        </w:rPr>
        <w:t>: Das Angebot gilt bei ordnungsgemäßer Einreichung über den Vergabemarktplatz NRW als in Textform unterschrieben.</w:t>
      </w:r>
    </w:p>
    <w:p w14:paraId="7AA1B82E" w14:textId="77777777" w:rsidR="00034622" w:rsidRPr="00034622" w:rsidRDefault="00034622" w:rsidP="00034622">
      <w:pPr>
        <w:spacing w:before="240" w:after="240"/>
        <w:rPr>
          <w:rFonts w:cs="Arial"/>
          <w:sz w:val="16"/>
          <w:szCs w:val="16"/>
        </w:rPr>
      </w:pPr>
      <w:r w:rsidRPr="00034622">
        <w:rPr>
          <w:rFonts w:cs="Arial"/>
          <w:sz w:val="16"/>
          <w:szCs w:val="16"/>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9584DF5" w14:textId="77777777" w:rsidR="0074769F" w:rsidRPr="006C2C5A" w:rsidRDefault="0074769F" w:rsidP="00E65B2C">
      <w:pPr>
        <w:spacing w:after="240"/>
      </w:pPr>
    </w:p>
    <w:sectPr w:rsidR="0074769F" w:rsidRPr="006C2C5A" w:rsidSect="005468AE">
      <w:headerReference w:type="even" r:id="rId8"/>
      <w:headerReference w:type="default" r:id="rId9"/>
      <w:footerReference w:type="even" r:id="rId10"/>
      <w:footerReference w:type="default" r:id="rId11"/>
      <w:headerReference w:type="first" r:id="rId12"/>
      <w:footerReference w:type="first" r:id="rId13"/>
      <w:pgSz w:w="11906" w:h="16838" w:code="9"/>
      <w:pgMar w:top="2268"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0C04" w14:textId="77777777" w:rsidR="00FD7957" w:rsidRDefault="00FD7957">
      <w:r>
        <w:separator/>
      </w:r>
    </w:p>
  </w:endnote>
  <w:endnote w:type="continuationSeparator" w:id="0">
    <w:p w14:paraId="2457315E" w14:textId="77777777" w:rsidR="00FD7957" w:rsidRDefault="00FD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7B" w14:textId="77777777" w:rsidR="005967C4" w:rsidRDefault="005967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03A8" w14:textId="011ED231" w:rsidR="00192F91" w:rsidRPr="00570B14" w:rsidRDefault="00BE4E01" w:rsidP="00192F91">
    <w:pPr>
      <w:pStyle w:val="Fuzeile"/>
      <w:tabs>
        <w:tab w:val="clear" w:pos="4536"/>
        <w:tab w:val="center" w:pos="8080"/>
      </w:tabs>
      <w:ind w:left="-397"/>
      <w:jc w:val="right"/>
      <w:rPr>
        <w:sz w:val="18"/>
        <w:szCs w:val="18"/>
      </w:rPr>
    </w:pPr>
    <w:r>
      <w:t xml:space="preserve">Vergabeverfahren </w:t>
    </w:r>
    <w:r w:rsidR="009B6B28">
      <w:t xml:space="preserve">Überbetrieblicher Dienst </w:t>
    </w:r>
    <w:r w:rsidR="00192F91">
      <w:tab/>
    </w:r>
    <w:r w:rsidR="00192F91" w:rsidRPr="00570B14">
      <w:rPr>
        <w:sz w:val="18"/>
        <w:szCs w:val="18"/>
      </w:rPr>
      <w:t xml:space="preserve">Seite </w:t>
    </w:r>
    <w:r w:rsidR="00192F91" w:rsidRPr="00570B14">
      <w:rPr>
        <w:b/>
        <w:sz w:val="18"/>
        <w:szCs w:val="18"/>
      </w:rPr>
      <w:fldChar w:fldCharType="begin"/>
    </w:r>
    <w:r w:rsidR="00192F91" w:rsidRPr="00570B14">
      <w:rPr>
        <w:b/>
        <w:sz w:val="18"/>
        <w:szCs w:val="18"/>
      </w:rPr>
      <w:instrText>PAGE  \* Arabic  \* MERGEFORMAT</w:instrText>
    </w:r>
    <w:r w:rsidR="00192F91" w:rsidRPr="00570B14">
      <w:rPr>
        <w:b/>
        <w:sz w:val="18"/>
        <w:szCs w:val="18"/>
      </w:rPr>
      <w:fldChar w:fldCharType="separate"/>
    </w:r>
    <w:r w:rsidR="00ED4531">
      <w:rPr>
        <w:b/>
        <w:noProof/>
        <w:sz w:val="18"/>
        <w:szCs w:val="18"/>
      </w:rPr>
      <w:t>2</w:t>
    </w:r>
    <w:r w:rsidR="00192F91" w:rsidRPr="00570B14">
      <w:rPr>
        <w:b/>
        <w:sz w:val="18"/>
        <w:szCs w:val="18"/>
      </w:rPr>
      <w:fldChar w:fldCharType="end"/>
    </w:r>
    <w:r w:rsidR="00192F91" w:rsidRPr="00570B14">
      <w:rPr>
        <w:sz w:val="18"/>
        <w:szCs w:val="18"/>
      </w:rPr>
      <w:t xml:space="preserve"> von </w:t>
    </w:r>
    <w:r w:rsidR="00192F91" w:rsidRPr="00570B14">
      <w:rPr>
        <w:sz w:val="18"/>
        <w:szCs w:val="18"/>
      </w:rPr>
      <w:fldChar w:fldCharType="begin"/>
    </w:r>
    <w:r w:rsidR="00192F91" w:rsidRPr="00570B14">
      <w:rPr>
        <w:sz w:val="18"/>
        <w:szCs w:val="18"/>
      </w:rPr>
      <w:instrText>NUMPAGES  \* Arabic  \* MERGEFORMAT</w:instrText>
    </w:r>
    <w:r w:rsidR="00192F91" w:rsidRPr="00570B14">
      <w:rPr>
        <w:sz w:val="18"/>
        <w:szCs w:val="18"/>
      </w:rPr>
      <w:fldChar w:fldCharType="separate"/>
    </w:r>
    <w:r w:rsidR="00ED4531" w:rsidRPr="00ED4531">
      <w:rPr>
        <w:b/>
        <w:noProof/>
        <w:sz w:val="18"/>
        <w:szCs w:val="18"/>
      </w:rPr>
      <w:t>3</w:t>
    </w:r>
    <w:r w:rsidR="00192F91" w:rsidRPr="00570B14">
      <w:rPr>
        <w:b/>
        <w:noProof/>
        <w:sz w:val="18"/>
        <w:szCs w:val="18"/>
      </w:rPr>
      <w:fldChar w:fldCharType="end"/>
    </w:r>
  </w:p>
  <w:p w14:paraId="5A3E2656" w14:textId="77777777" w:rsidR="00192F91" w:rsidRDefault="00192F9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E8E1" w14:textId="6F2FA8F0" w:rsidR="00192F91" w:rsidRPr="00570B14" w:rsidRDefault="00BE4E01" w:rsidP="00192F91">
    <w:pPr>
      <w:pStyle w:val="Fuzeile"/>
      <w:tabs>
        <w:tab w:val="clear" w:pos="4536"/>
        <w:tab w:val="center" w:pos="8080"/>
      </w:tabs>
      <w:ind w:left="-397"/>
      <w:jc w:val="right"/>
      <w:rPr>
        <w:sz w:val="18"/>
        <w:szCs w:val="18"/>
      </w:rPr>
    </w:pPr>
    <w:r>
      <w:t xml:space="preserve">Vergabeverfahren </w:t>
    </w:r>
    <w:r w:rsidR="009B6B28">
      <w:t>Überbetrieblicher Dienst</w:t>
    </w:r>
    <w:r w:rsidR="00192F91">
      <w:tab/>
    </w:r>
    <w:r w:rsidR="00192F91" w:rsidRPr="00570B14">
      <w:rPr>
        <w:sz w:val="18"/>
        <w:szCs w:val="18"/>
      </w:rPr>
      <w:t xml:space="preserve">Seite </w:t>
    </w:r>
    <w:r w:rsidR="00192F91" w:rsidRPr="00570B14">
      <w:rPr>
        <w:b/>
        <w:sz w:val="18"/>
        <w:szCs w:val="18"/>
      </w:rPr>
      <w:fldChar w:fldCharType="begin"/>
    </w:r>
    <w:r w:rsidR="00192F91" w:rsidRPr="00570B14">
      <w:rPr>
        <w:b/>
        <w:sz w:val="18"/>
        <w:szCs w:val="18"/>
      </w:rPr>
      <w:instrText>PAGE  \* Arabic  \* MERGEFORMAT</w:instrText>
    </w:r>
    <w:r w:rsidR="00192F91" w:rsidRPr="00570B14">
      <w:rPr>
        <w:b/>
        <w:sz w:val="18"/>
        <w:szCs w:val="18"/>
      </w:rPr>
      <w:fldChar w:fldCharType="separate"/>
    </w:r>
    <w:r w:rsidR="00ED4531">
      <w:rPr>
        <w:b/>
        <w:noProof/>
        <w:sz w:val="18"/>
        <w:szCs w:val="18"/>
      </w:rPr>
      <w:t>1</w:t>
    </w:r>
    <w:r w:rsidR="00192F91" w:rsidRPr="00570B14">
      <w:rPr>
        <w:b/>
        <w:sz w:val="18"/>
        <w:szCs w:val="18"/>
      </w:rPr>
      <w:fldChar w:fldCharType="end"/>
    </w:r>
    <w:r w:rsidR="00192F91" w:rsidRPr="00570B14">
      <w:rPr>
        <w:sz w:val="18"/>
        <w:szCs w:val="18"/>
      </w:rPr>
      <w:t xml:space="preserve"> von </w:t>
    </w:r>
    <w:r w:rsidR="00192F91" w:rsidRPr="00570B14">
      <w:rPr>
        <w:sz w:val="18"/>
        <w:szCs w:val="18"/>
      </w:rPr>
      <w:fldChar w:fldCharType="begin"/>
    </w:r>
    <w:r w:rsidR="00192F91" w:rsidRPr="00570B14">
      <w:rPr>
        <w:sz w:val="18"/>
        <w:szCs w:val="18"/>
      </w:rPr>
      <w:instrText>NUMPAGES  \* Arabic  \* MERGEFORMAT</w:instrText>
    </w:r>
    <w:r w:rsidR="00192F91" w:rsidRPr="00570B14">
      <w:rPr>
        <w:sz w:val="18"/>
        <w:szCs w:val="18"/>
      </w:rPr>
      <w:fldChar w:fldCharType="separate"/>
    </w:r>
    <w:r w:rsidR="00ED4531" w:rsidRPr="00ED4531">
      <w:rPr>
        <w:b/>
        <w:noProof/>
        <w:sz w:val="18"/>
        <w:szCs w:val="18"/>
      </w:rPr>
      <w:t>3</w:t>
    </w:r>
    <w:r w:rsidR="00192F91" w:rsidRPr="00570B14">
      <w:rPr>
        <w:b/>
        <w:noProof/>
        <w:sz w:val="18"/>
        <w:szCs w:val="18"/>
      </w:rPr>
      <w:fldChar w:fldCharType="end"/>
    </w:r>
  </w:p>
  <w:p w14:paraId="012CF47B" w14:textId="77777777" w:rsidR="00192F91" w:rsidRDefault="00192F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64A3" w14:textId="77777777" w:rsidR="00FD7957" w:rsidRDefault="00FD7957">
      <w:r>
        <w:separator/>
      </w:r>
    </w:p>
  </w:footnote>
  <w:footnote w:type="continuationSeparator" w:id="0">
    <w:p w14:paraId="1E5EA9B9" w14:textId="77777777" w:rsidR="00FD7957" w:rsidRDefault="00FD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C5A61" w14:textId="77777777" w:rsidR="005967C4" w:rsidRDefault="005967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A2EC" w14:textId="77777777" w:rsidR="005468AE" w:rsidRPr="00B96566" w:rsidRDefault="003D56F6" w:rsidP="0074769F">
    <w:pPr>
      <w:pStyle w:val="Kopfzeile"/>
      <w:spacing w:line="240" w:lineRule="auto"/>
      <w:rPr>
        <w:szCs w:val="18"/>
      </w:rPr>
    </w:pPr>
    <w:r w:rsidRPr="00B96566">
      <w:rPr>
        <w:bCs/>
        <w:szCs w:val="18"/>
      </w:rPr>
      <w:tab/>
    </w: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4"/>
    </w:tblGrid>
    <w:tr w:rsidR="005468AE" w:rsidRPr="005468AE" w14:paraId="17765B8A" w14:textId="77777777" w:rsidTr="0036062D">
      <w:tc>
        <w:tcPr>
          <w:tcW w:w="3686" w:type="dxa"/>
        </w:tcPr>
        <w:p w14:paraId="71601D1C" w14:textId="45D2353A" w:rsidR="005468AE" w:rsidRPr="005468AE" w:rsidRDefault="005468AE" w:rsidP="005468AE">
          <w:pPr>
            <w:tabs>
              <w:tab w:val="center" w:pos="4536"/>
              <w:tab w:val="right" w:pos="9072"/>
            </w:tabs>
            <w:spacing w:line="240" w:lineRule="auto"/>
            <w:jc w:val="left"/>
            <w:rPr>
              <w:rFonts w:ascii="Lucida Sans Unicode" w:hAnsi="Lucida Sans Unicode"/>
              <w:sz w:val="20"/>
              <w:szCs w:val="20"/>
            </w:rPr>
          </w:pPr>
        </w:p>
      </w:tc>
      <w:tc>
        <w:tcPr>
          <w:tcW w:w="5384" w:type="dxa"/>
        </w:tcPr>
        <w:p w14:paraId="0F49B229" w14:textId="77777777"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Vergabeverfahren</w:t>
          </w:r>
        </w:p>
        <w:p w14:paraId="19449375" w14:textId="77777777"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"Überbetrieblicher Dienst"</w:t>
          </w:r>
        </w:p>
        <w:p w14:paraId="76D9AAB2" w14:textId="6556B2EC"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 xml:space="preserve">- </w:t>
          </w:r>
          <w:r>
            <w:rPr>
              <w:rFonts w:cs="Arial"/>
              <w:sz w:val="16"/>
              <w:szCs w:val="16"/>
            </w:rPr>
            <w:t>Formblatt Angebotsschreiben</w:t>
          </w:r>
          <w:r w:rsidRPr="005468AE">
            <w:rPr>
              <w:rFonts w:cs="Arial"/>
              <w:sz w:val="16"/>
              <w:szCs w:val="16"/>
            </w:rPr>
            <w:t xml:space="preserve"> -</w:t>
          </w:r>
        </w:p>
      </w:tc>
    </w:tr>
  </w:tbl>
  <w:p w14:paraId="6B8AAB60" w14:textId="4B93179C" w:rsidR="003D56F6" w:rsidRPr="00B96566" w:rsidRDefault="003D56F6" w:rsidP="0074769F">
    <w:pPr>
      <w:pStyle w:val="Kopfzeile"/>
      <w:spacing w:line="240" w:lineRule="auto"/>
      <w:rPr>
        <w:szCs w:val="18"/>
      </w:rPr>
    </w:pPr>
    <w:r w:rsidRPr="00B96566">
      <w:rPr>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C440" w14:textId="77777777" w:rsidR="005468AE" w:rsidRPr="00B96566" w:rsidRDefault="00125F13" w:rsidP="00125F13">
    <w:pPr>
      <w:pStyle w:val="Kopfzeile"/>
      <w:spacing w:line="240" w:lineRule="auto"/>
      <w:rPr>
        <w:szCs w:val="18"/>
      </w:rPr>
    </w:pPr>
    <w:r w:rsidRPr="00B96566">
      <w:rPr>
        <w:bCs/>
        <w:szCs w:val="18"/>
      </w:rPr>
      <w:tab/>
    </w:r>
    <w:r w:rsidRPr="00B96566">
      <w:rPr>
        <w:szCs w:val="18"/>
      </w:rPr>
      <w:tab/>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4"/>
    </w:tblGrid>
    <w:tr w:rsidR="005468AE" w:rsidRPr="005468AE" w14:paraId="2774895C" w14:textId="77777777" w:rsidTr="0036062D">
      <w:tc>
        <w:tcPr>
          <w:tcW w:w="3686" w:type="dxa"/>
        </w:tcPr>
        <w:p w14:paraId="03956CD2" w14:textId="78D28003" w:rsidR="005468AE" w:rsidRPr="005468AE" w:rsidRDefault="005468AE" w:rsidP="005468AE">
          <w:pPr>
            <w:tabs>
              <w:tab w:val="center" w:pos="4536"/>
              <w:tab w:val="right" w:pos="9072"/>
            </w:tabs>
            <w:spacing w:line="240" w:lineRule="auto"/>
            <w:jc w:val="left"/>
            <w:rPr>
              <w:rFonts w:ascii="Lucida Sans Unicode" w:hAnsi="Lucida Sans Unicode"/>
              <w:sz w:val="20"/>
              <w:szCs w:val="20"/>
            </w:rPr>
          </w:pPr>
          <w:bookmarkStart w:id="3" w:name="_Hlk222302178"/>
        </w:p>
      </w:tc>
      <w:tc>
        <w:tcPr>
          <w:tcW w:w="5384" w:type="dxa"/>
        </w:tcPr>
        <w:p w14:paraId="167C7627" w14:textId="77777777"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Vergabeverfahren</w:t>
          </w:r>
        </w:p>
        <w:p w14:paraId="3FCD830B" w14:textId="77777777"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"Überbetrieblicher Dienst"</w:t>
          </w:r>
        </w:p>
        <w:p w14:paraId="4A2924C5" w14:textId="7D49E357" w:rsidR="005468AE" w:rsidRPr="005468AE" w:rsidRDefault="005468AE" w:rsidP="005468AE">
          <w:pPr>
            <w:tabs>
              <w:tab w:val="center" w:pos="4536"/>
              <w:tab w:val="right" w:pos="9072"/>
            </w:tabs>
            <w:spacing w:line="240" w:lineRule="auto"/>
            <w:jc w:val="right"/>
            <w:rPr>
              <w:rFonts w:cs="Arial"/>
              <w:sz w:val="16"/>
              <w:szCs w:val="16"/>
            </w:rPr>
          </w:pPr>
          <w:r w:rsidRPr="005468AE">
            <w:rPr>
              <w:rFonts w:cs="Arial"/>
              <w:sz w:val="16"/>
              <w:szCs w:val="16"/>
            </w:rPr>
            <w:t xml:space="preserve">- </w:t>
          </w:r>
          <w:r>
            <w:rPr>
              <w:rFonts w:cs="Arial"/>
              <w:sz w:val="16"/>
              <w:szCs w:val="16"/>
            </w:rPr>
            <w:t>Formblatt Angebotsschreiben</w:t>
          </w:r>
          <w:r w:rsidRPr="005468AE">
            <w:rPr>
              <w:rFonts w:cs="Arial"/>
              <w:sz w:val="16"/>
              <w:szCs w:val="16"/>
            </w:rPr>
            <w:t xml:space="preserve"> -</w:t>
          </w:r>
        </w:p>
      </w:tc>
    </w:tr>
    <w:bookmarkEnd w:id="3"/>
  </w:tbl>
  <w:p w14:paraId="5E1D619B" w14:textId="1306C42E" w:rsidR="00125F13" w:rsidRPr="00B96566" w:rsidRDefault="00125F13" w:rsidP="00125F13">
    <w:pPr>
      <w:pStyle w:val="Kopfzeile"/>
      <w:spacing w:line="240" w:lineRule="auto"/>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124357A8"/>
    <w:multiLevelType w:val="hybridMultilevel"/>
    <w:tmpl w:val="0C6A85B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C386642A">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abstractNum w:abstractNumId="8" w15:restartNumberingAfterBreak="0">
    <w:nsid w:val="2E9F3393"/>
    <w:multiLevelType w:val="hybridMultilevel"/>
    <w:tmpl w:val="60E0E9F8"/>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Times New Roman"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Times New Roman"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Times New Roman" w:hint="default"/>
      </w:rPr>
    </w:lvl>
    <w:lvl w:ilvl="8" w:tplc="04070005">
      <w:start w:val="1"/>
      <w:numFmt w:val="bullet"/>
      <w:lvlText w:val=""/>
      <w:lvlJc w:val="left"/>
      <w:pPr>
        <w:ind w:left="7189" w:hanging="360"/>
      </w:pPr>
      <w:rPr>
        <w:rFonts w:ascii="Wingdings" w:hAnsi="Wingdings" w:hint="default"/>
      </w:rPr>
    </w:lvl>
  </w:abstractNum>
  <w:num w:numId="1" w16cid:durableId="970016151">
    <w:abstractNumId w:val="7"/>
  </w:num>
  <w:num w:numId="2" w16cid:durableId="1519585694">
    <w:abstractNumId w:val="6"/>
  </w:num>
  <w:num w:numId="3" w16cid:durableId="968780996">
    <w:abstractNumId w:val="4"/>
  </w:num>
  <w:num w:numId="4" w16cid:durableId="1623347411">
    <w:abstractNumId w:val="3"/>
  </w:num>
  <w:num w:numId="5" w16cid:durableId="1668900086">
    <w:abstractNumId w:val="2"/>
  </w:num>
  <w:num w:numId="6" w16cid:durableId="1206873194">
    <w:abstractNumId w:val="1"/>
  </w:num>
  <w:num w:numId="7" w16cid:durableId="1980645503">
    <w:abstractNumId w:val="0"/>
  </w:num>
  <w:num w:numId="8" w16cid:durableId="592981665">
    <w:abstractNumId w:val="4"/>
  </w:num>
  <w:num w:numId="9" w16cid:durableId="848758119">
    <w:abstractNumId w:val="5"/>
  </w:num>
  <w:num w:numId="10" w16cid:durableId="109019565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QbyIsdBZEMAha+WJX6xCAiJNWJOjqae4KiS0yLLHufidxOo8lGld0qvgcaKNVfcga9sTNOhBzNb6JCAiNDYkDA==" w:salt="aLlfn7RS5X0mq7NgZw82aw=="/>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Formblatt Anschreiben_Landkreis Erlangen-Höchstadt_Schülerbeförderung_endf"/>
    <w:docVar w:name="DocNumberVersion" w:val="15193997v1"/>
  </w:docVars>
  <w:rsids>
    <w:rsidRoot w:val="00440850"/>
    <w:rsid w:val="0000237C"/>
    <w:rsid w:val="00002BB0"/>
    <w:rsid w:val="00011A9D"/>
    <w:rsid w:val="00017F30"/>
    <w:rsid w:val="000232F6"/>
    <w:rsid w:val="00025F0F"/>
    <w:rsid w:val="00026895"/>
    <w:rsid w:val="000326E7"/>
    <w:rsid w:val="00034622"/>
    <w:rsid w:val="00067B7C"/>
    <w:rsid w:val="00067C31"/>
    <w:rsid w:val="0008105C"/>
    <w:rsid w:val="000A4D51"/>
    <w:rsid w:val="000B296F"/>
    <w:rsid w:val="000C199F"/>
    <w:rsid w:val="0011092C"/>
    <w:rsid w:val="00121502"/>
    <w:rsid w:val="00123784"/>
    <w:rsid w:val="00123DF0"/>
    <w:rsid w:val="00125F13"/>
    <w:rsid w:val="001534BD"/>
    <w:rsid w:val="00175644"/>
    <w:rsid w:val="00192F91"/>
    <w:rsid w:val="001946AA"/>
    <w:rsid w:val="001A5E51"/>
    <w:rsid w:val="001C284D"/>
    <w:rsid w:val="001C2A67"/>
    <w:rsid w:val="00207F8A"/>
    <w:rsid w:val="00247411"/>
    <w:rsid w:val="002758ED"/>
    <w:rsid w:val="00293F01"/>
    <w:rsid w:val="002A1914"/>
    <w:rsid w:val="002A5207"/>
    <w:rsid w:val="002B75C5"/>
    <w:rsid w:val="002D0451"/>
    <w:rsid w:val="002F3190"/>
    <w:rsid w:val="002F7E7F"/>
    <w:rsid w:val="00322A7F"/>
    <w:rsid w:val="00323AAC"/>
    <w:rsid w:val="00333ABE"/>
    <w:rsid w:val="003513E8"/>
    <w:rsid w:val="00384413"/>
    <w:rsid w:val="00394C85"/>
    <w:rsid w:val="00394D43"/>
    <w:rsid w:val="003A09CA"/>
    <w:rsid w:val="003A31DF"/>
    <w:rsid w:val="003B7B77"/>
    <w:rsid w:val="003C503A"/>
    <w:rsid w:val="003D56F6"/>
    <w:rsid w:val="003D66AC"/>
    <w:rsid w:val="003F6EBD"/>
    <w:rsid w:val="004046A6"/>
    <w:rsid w:val="00423BC9"/>
    <w:rsid w:val="00440850"/>
    <w:rsid w:val="00442E4D"/>
    <w:rsid w:val="00470F80"/>
    <w:rsid w:val="00484F2B"/>
    <w:rsid w:val="00490BEC"/>
    <w:rsid w:val="004B7C4B"/>
    <w:rsid w:val="004D150B"/>
    <w:rsid w:val="004D7C84"/>
    <w:rsid w:val="004F06C0"/>
    <w:rsid w:val="004F43D0"/>
    <w:rsid w:val="00503B52"/>
    <w:rsid w:val="00505BC5"/>
    <w:rsid w:val="00506501"/>
    <w:rsid w:val="00512D5C"/>
    <w:rsid w:val="00520FBB"/>
    <w:rsid w:val="0052314E"/>
    <w:rsid w:val="0054157E"/>
    <w:rsid w:val="005468AE"/>
    <w:rsid w:val="005506A0"/>
    <w:rsid w:val="00573EE0"/>
    <w:rsid w:val="00583748"/>
    <w:rsid w:val="005860C5"/>
    <w:rsid w:val="005967C4"/>
    <w:rsid w:val="005B144C"/>
    <w:rsid w:val="005E1758"/>
    <w:rsid w:val="005E33A3"/>
    <w:rsid w:val="005F4A8B"/>
    <w:rsid w:val="006169F6"/>
    <w:rsid w:val="00632B05"/>
    <w:rsid w:val="00640D93"/>
    <w:rsid w:val="00644397"/>
    <w:rsid w:val="00646D61"/>
    <w:rsid w:val="00656AAA"/>
    <w:rsid w:val="00657630"/>
    <w:rsid w:val="00674E4C"/>
    <w:rsid w:val="006876E1"/>
    <w:rsid w:val="00693DD9"/>
    <w:rsid w:val="006A135D"/>
    <w:rsid w:val="006C2C5A"/>
    <w:rsid w:val="006F4BAA"/>
    <w:rsid w:val="00700489"/>
    <w:rsid w:val="00710851"/>
    <w:rsid w:val="00730FCB"/>
    <w:rsid w:val="00735C31"/>
    <w:rsid w:val="00744613"/>
    <w:rsid w:val="0074769F"/>
    <w:rsid w:val="00752B22"/>
    <w:rsid w:val="00755E03"/>
    <w:rsid w:val="00760862"/>
    <w:rsid w:val="00764F12"/>
    <w:rsid w:val="00767342"/>
    <w:rsid w:val="007832FA"/>
    <w:rsid w:val="00793CFD"/>
    <w:rsid w:val="007B12B3"/>
    <w:rsid w:val="007B7EA6"/>
    <w:rsid w:val="007C16A3"/>
    <w:rsid w:val="007D3DCA"/>
    <w:rsid w:val="007E293A"/>
    <w:rsid w:val="007F422E"/>
    <w:rsid w:val="0081538E"/>
    <w:rsid w:val="00836F9F"/>
    <w:rsid w:val="00850602"/>
    <w:rsid w:val="00854FB2"/>
    <w:rsid w:val="00864D6F"/>
    <w:rsid w:val="00883E28"/>
    <w:rsid w:val="0088737A"/>
    <w:rsid w:val="008A661A"/>
    <w:rsid w:val="008B17B2"/>
    <w:rsid w:val="008C15BC"/>
    <w:rsid w:val="008C5A5F"/>
    <w:rsid w:val="008D55B5"/>
    <w:rsid w:val="008F7E73"/>
    <w:rsid w:val="009053E5"/>
    <w:rsid w:val="00926AA7"/>
    <w:rsid w:val="00930C0F"/>
    <w:rsid w:val="00935AB7"/>
    <w:rsid w:val="00947599"/>
    <w:rsid w:val="00960DCC"/>
    <w:rsid w:val="00984A62"/>
    <w:rsid w:val="00997CB0"/>
    <w:rsid w:val="009B6B28"/>
    <w:rsid w:val="009D0D95"/>
    <w:rsid w:val="009D6D40"/>
    <w:rsid w:val="009E7A9F"/>
    <w:rsid w:val="009E7FA0"/>
    <w:rsid w:val="00A17896"/>
    <w:rsid w:val="00A20475"/>
    <w:rsid w:val="00A215EB"/>
    <w:rsid w:val="00A22308"/>
    <w:rsid w:val="00A2607C"/>
    <w:rsid w:val="00A266F3"/>
    <w:rsid w:val="00A32299"/>
    <w:rsid w:val="00A35986"/>
    <w:rsid w:val="00A35FB3"/>
    <w:rsid w:val="00A70568"/>
    <w:rsid w:val="00AB0081"/>
    <w:rsid w:val="00B01DE2"/>
    <w:rsid w:val="00B27147"/>
    <w:rsid w:val="00B56F89"/>
    <w:rsid w:val="00B6399A"/>
    <w:rsid w:val="00B94613"/>
    <w:rsid w:val="00B94838"/>
    <w:rsid w:val="00B95423"/>
    <w:rsid w:val="00B96566"/>
    <w:rsid w:val="00BA021D"/>
    <w:rsid w:val="00BA50CE"/>
    <w:rsid w:val="00BA745F"/>
    <w:rsid w:val="00BC4F8A"/>
    <w:rsid w:val="00BD285F"/>
    <w:rsid w:val="00BE4E01"/>
    <w:rsid w:val="00BE65DF"/>
    <w:rsid w:val="00BF28A4"/>
    <w:rsid w:val="00C14D61"/>
    <w:rsid w:val="00C35E9D"/>
    <w:rsid w:val="00C75298"/>
    <w:rsid w:val="00C873AD"/>
    <w:rsid w:val="00CA2345"/>
    <w:rsid w:val="00CA4E73"/>
    <w:rsid w:val="00CA53A5"/>
    <w:rsid w:val="00CB1111"/>
    <w:rsid w:val="00CC3748"/>
    <w:rsid w:val="00CD55A7"/>
    <w:rsid w:val="00CD7F06"/>
    <w:rsid w:val="00D02878"/>
    <w:rsid w:val="00D414E3"/>
    <w:rsid w:val="00D42750"/>
    <w:rsid w:val="00D56CF0"/>
    <w:rsid w:val="00D75745"/>
    <w:rsid w:val="00D85455"/>
    <w:rsid w:val="00D8707F"/>
    <w:rsid w:val="00D935EC"/>
    <w:rsid w:val="00D951C0"/>
    <w:rsid w:val="00DD2FA8"/>
    <w:rsid w:val="00DE5F88"/>
    <w:rsid w:val="00DE753D"/>
    <w:rsid w:val="00E04568"/>
    <w:rsid w:val="00E16731"/>
    <w:rsid w:val="00E65B2C"/>
    <w:rsid w:val="00E66255"/>
    <w:rsid w:val="00E73C8D"/>
    <w:rsid w:val="00EA7F37"/>
    <w:rsid w:val="00EB240B"/>
    <w:rsid w:val="00EC2D53"/>
    <w:rsid w:val="00EC69BE"/>
    <w:rsid w:val="00ED1EB3"/>
    <w:rsid w:val="00ED4531"/>
    <w:rsid w:val="00ED60BA"/>
    <w:rsid w:val="00EE1AE1"/>
    <w:rsid w:val="00EF42B7"/>
    <w:rsid w:val="00EF5AFA"/>
    <w:rsid w:val="00F07707"/>
    <w:rsid w:val="00F100EC"/>
    <w:rsid w:val="00F12344"/>
    <w:rsid w:val="00F20411"/>
    <w:rsid w:val="00F43CAF"/>
    <w:rsid w:val="00F564F4"/>
    <w:rsid w:val="00F63390"/>
    <w:rsid w:val="00F653C0"/>
    <w:rsid w:val="00F8385D"/>
    <w:rsid w:val="00FA0295"/>
    <w:rsid w:val="00FA40C6"/>
    <w:rsid w:val="00FA69F9"/>
    <w:rsid w:val="00FA6BCB"/>
    <w:rsid w:val="00FC257B"/>
    <w:rsid w:val="00FC35D0"/>
    <w:rsid w:val="00FD795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3BE2E"/>
  <w15:docId w15:val="{13A2446C-DEF3-4654-9945-65CA533D4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0850"/>
    <w:pPr>
      <w:spacing w:line="312" w:lineRule="auto"/>
      <w:jc w:val="both"/>
    </w:pPr>
    <w:rPr>
      <w:rFonts w:ascii="Arial" w:hAnsi="Arial"/>
      <w:sz w:val="22"/>
      <w:szCs w:val="24"/>
      <w:lang w:eastAsia="en-US"/>
    </w:rPr>
  </w:style>
  <w:style w:type="paragraph" w:styleId="berschrift1">
    <w:name w:val="heading 1"/>
    <w:basedOn w:val="Standard"/>
    <w:next w:val="Standard125cm"/>
    <w:qFormat/>
    <w:rsid w:val="006C2C5A"/>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link w:val="FuzeileZchn"/>
    <w:uiPriority w:val="99"/>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semiHidden/>
    <w:rPr>
      <w:color w:val="0000FF"/>
      <w:u w:val="single"/>
    </w:rPr>
  </w:style>
  <w:style w:type="paragraph" w:styleId="Kopfzeile">
    <w:name w:val="header"/>
    <w:basedOn w:val="Standard"/>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character" w:styleId="Platzhaltertext">
    <w:name w:val="Placeholder Text"/>
    <w:basedOn w:val="Absatz-Standardschriftart"/>
    <w:uiPriority w:val="99"/>
    <w:semiHidden/>
    <w:rsid w:val="00FA0295"/>
    <w:rPr>
      <w:color w:val="808080"/>
    </w:rPr>
  </w:style>
  <w:style w:type="paragraph" w:styleId="Sprechblasentext">
    <w:name w:val="Balloon Text"/>
    <w:basedOn w:val="Standard"/>
    <w:link w:val="SprechblasentextZchn"/>
    <w:rsid w:val="00FA029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FA0295"/>
    <w:rPr>
      <w:rFonts w:ascii="Tahoma" w:hAnsi="Tahoma" w:cs="Tahoma"/>
      <w:sz w:val="16"/>
      <w:szCs w:val="16"/>
      <w:lang w:eastAsia="en-US"/>
    </w:rPr>
  </w:style>
  <w:style w:type="character" w:customStyle="1" w:styleId="FuzeileZchn">
    <w:name w:val="Fußzeile Zchn"/>
    <w:link w:val="Fuzeile"/>
    <w:uiPriority w:val="99"/>
    <w:locked/>
    <w:rsid w:val="00192F91"/>
    <w:rPr>
      <w:rFonts w:ascii="Arial" w:hAnsi="Arial"/>
      <w:sz w:val="14"/>
      <w:szCs w:val="24"/>
      <w:lang w:eastAsia="en-US"/>
    </w:rPr>
  </w:style>
  <w:style w:type="character" w:styleId="Kommentarzeichen">
    <w:name w:val="annotation reference"/>
    <w:basedOn w:val="Absatz-Standardschriftart"/>
    <w:semiHidden/>
    <w:unhideWhenUsed/>
    <w:rsid w:val="007D3DCA"/>
    <w:rPr>
      <w:sz w:val="16"/>
      <w:szCs w:val="16"/>
    </w:rPr>
  </w:style>
  <w:style w:type="paragraph" w:styleId="Kommentartext">
    <w:name w:val="annotation text"/>
    <w:basedOn w:val="Standard"/>
    <w:link w:val="KommentartextZchn"/>
    <w:unhideWhenUsed/>
    <w:rsid w:val="007D3DCA"/>
    <w:pPr>
      <w:spacing w:line="240" w:lineRule="auto"/>
    </w:pPr>
    <w:rPr>
      <w:sz w:val="20"/>
      <w:szCs w:val="20"/>
    </w:rPr>
  </w:style>
  <w:style w:type="character" w:customStyle="1" w:styleId="KommentartextZchn">
    <w:name w:val="Kommentartext Zchn"/>
    <w:basedOn w:val="Absatz-Standardschriftart"/>
    <w:link w:val="Kommentartext"/>
    <w:rsid w:val="007D3DCA"/>
    <w:rPr>
      <w:rFonts w:ascii="Arial" w:hAnsi="Arial"/>
      <w:lang w:eastAsia="en-US"/>
    </w:rPr>
  </w:style>
  <w:style w:type="paragraph" w:styleId="Kommentarthema">
    <w:name w:val="annotation subject"/>
    <w:basedOn w:val="Kommentartext"/>
    <w:next w:val="Kommentartext"/>
    <w:link w:val="KommentarthemaZchn"/>
    <w:semiHidden/>
    <w:unhideWhenUsed/>
    <w:rsid w:val="007D3DCA"/>
    <w:rPr>
      <w:b/>
      <w:bCs/>
    </w:rPr>
  </w:style>
  <w:style w:type="character" w:customStyle="1" w:styleId="KommentarthemaZchn">
    <w:name w:val="Kommentarthema Zchn"/>
    <w:basedOn w:val="KommentartextZchn"/>
    <w:link w:val="Kommentarthema"/>
    <w:semiHidden/>
    <w:rsid w:val="007D3DCA"/>
    <w:rPr>
      <w:rFonts w:ascii="Arial" w:hAnsi="Arial"/>
      <w:b/>
      <w:bCs/>
      <w:lang w:eastAsia="en-US"/>
    </w:rPr>
  </w:style>
  <w:style w:type="character" w:styleId="Funotenzeichen">
    <w:name w:val="footnote reference"/>
    <w:basedOn w:val="Absatz-Standardschriftart"/>
    <w:semiHidden/>
    <w:unhideWhenUsed/>
    <w:rsid w:val="00764F12"/>
    <w:rPr>
      <w:vertAlign w:val="superscript"/>
    </w:rPr>
  </w:style>
  <w:style w:type="table" w:styleId="Tabellenraster">
    <w:name w:val="Table Grid"/>
    <w:basedOn w:val="NormaleTabelle"/>
    <w:rsid w:val="003F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A50CE"/>
    <w:rPr>
      <w:rFonts w:ascii="Arial" w:hAnsi="Arial"/>
      <w:sz w:val="22"/>
      <w:szCs w:val="24"/>
      <w:lang w:eastAsia="en-US"/>
    </w:rPr>
  </w:style>
  <w:style w:type="table" w:customStyle="1" w:styleId="Tabellenraster1">
    <w:name w:val="Tabellenraster1"/>
    <w:basedOn w:val="NormaleTabelle"/>
    <w:next w:val="Tabellenraster"/>
    <w:uiPriority w:val="59"/>
    <w:rsid w:val="005468AE"/>
    <w:rPr>
      <w:rFonts w:ascii="Lucida Sans Unicode" w:eastAsia="Lucida Sans Unicode" w:hAnsi="Lucida Sans Unicode"/>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468AE"/>
    <w:rPr>
      <w:rFonts w:ascii="Lucida Sans Unicode" w:eastAsia="Lucida Sans Unicode" w:hAnsi="Lucida Sans Unicode"/>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1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eys\AppData\Roaming\Microsoft\Templates\BB-Dokumentvorlagen\BB-Leeres%20Dokumen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0642BF1B-B961-49D8-AEEA-CB29B58FA01B}"/>
      </w:docPartPr>
      <w:docPartBody>
        <w:p w:rsidR="006600AE" w:rsidRDefault="00D822A4">
          <w:r w:rsidRPr="00AE766F">
            <w:rPr>
              <w:rStyle w:val="Platzhaltertext"/>
            </w:rPr>
            <w:t>Klicken Sie hier, um Text einzugeben.</w:t>
          </w:r>
        </w:p>
      </w:docPartBody>
    </w:docPart>
    <w:docPart>
      <w:docPartPr>
        <w:name w:val="F42174C1AE1A4E3C829EFDC8D1FE0B9E"/>
        <w:category>
          <w:name w:val="Allgemein"/>
          <w:gallery w:val="placeholder"/>
        </w:category>
        <w:types>
          <w:type w:val="bbPlcHdr"/>
        </w:types>
        <w:behaviors>
          <w:behavior w:val="content"/>
        </w:behaviors>
        <w:guid w:val="{45F4A890-F4DC-4294-842A-35B5B82FBF41}"/>
      </w:docPartPr>
      <w:docPartBody>
        <w:p w:rsidR="00973E5A" w:rsidRDefault="004661AB" w:rsidP="004661AB">
          <w:pPr>
            <w:pStyle w:val="F42174C1AE1A4E3C829EFDC8D1FE0B9E"/>
          </w:pPr>
          <w:r w:rsidRPr="00AE766F">
            <w:rPr>
              <w:rStyle w:val="Platzhaltertext"/>
            </w:rPr>
            <w:t>Klicken Sie hier, um Text einzugeben.</w:t>
          </w:r>
        </w:p>
      </w:docPartBody>
    </w:docPart>
    <w:docPart>
      <w:docPartPr>
        <w:name w:val="1E20AD5702494D9CBAEE20DA8A9564FE"/>
        <w:category>
          <w:name w:val="Allgemein"/>
          <w:gallery w:val="placeholder"/>
        </w:category>
        <w:types>
          <w:type w:val="bbPlcHdr"/>
        </w:types>
        <w:behaviors>
          <w:behavior w:val="content"/>
        </w:behaviors>
        <w:guid w:val="{961EFFA3-177D-413E-B94E-14E9EE8C4FDA}"/>
      </w:docPartPr>
      <w:docPartBody>
        <w:p w:rsidR="00973E5A" w:rsidRDefault="004661AB" w:rsidP="004661AB">
          <w:pPr>
            <w:pStyle w:val="1E20AD5702494D9CBAEE20DA8A9564FE"/>
          </w:pPr>
          <w:r w:rsidRPr="00AE766F">
            <w:rPr>
              <w:rStyle w:val="Platzhaltertext"/>
            </w:rPr>
            <w:t>Klicken Sie hier, um Text einzugeben.</w:t>
          </w:r>
        </w:p>
      </w:docPartBody>
    </w:docPart>
    <w:docPart>
      <w:docPartPr>
        <w:name w:val="39B70AFB58EE4EDD93A0DE55C6B870A6"/>
        <w:category>
          <w:name w:val="Allgemein"/>
          <w:gallery w:val="placeholder"/>
        </w:category>
        <w:types>
          <w:type w:val="bbPlcHdr"/>
        </w:types>
        <w:behaviors>
          <w:behavior w:val="content"/>
        </w:behaviors>
        <w:guid w:val="{CFBB7DCA-10D6-4CFB-8F2D-11F61AFC6B0F}"/>
      </w:docPartPr>
      <w:docPartBody>
        <w:p w:rsidR="00973E5A" w:rsidRDefault="004661AB" w:rsidP="004661AB">
          <w:pPr>
            <w:pStyle w:val="39B70AFB58EE4EDD93A0DE55C6B870A6"/>
          </w:pPr>
          <w:r w:rsidRPr="00AE766F">
            <w:rPr>
              <w:rStyle w:val="Platzhaltertext"/>
            </w:rPr>
            <w:t>Klicken Sie hier, um Text einzugeben.</w:t>
          </w:r>
        </w:p>
      </w:docPartBody>
    </w:docPart>
    <w:docPart>
      <w:docPartPr>
        <w:name w:val="D38F68262AE8439E81E62496DA0842DD"/>
        <w:category>
          <w:name w:val="Allgemein"/>
          <w:gallery w:val="placeholder"/>
        </w:category>
        <w:types>
          <w:type w:val="bbPlcHdr"/>
        </w:types>
        <w:behaviors>
          <w:behavior w:val="content"/>
        </w:behaviors>
        <w:guid w:val="{37EDA640-CBD8-4773-975C-5C22F0DEDB9C}"/>
      </w:docPartPr>
      <w:docPartBody>
        <w:p w:rsidR="00973E5A" w:rsidRDefault="004661AB" w:rsidP="004661AB">
          <w:pPr>
            <w:pStyle w:val="D38F68262AE8439E81E62496DA0842DD"/>
          </w:pPr>
          <w:r w:rsidRPr="00AE766F">
            <w:rPr>
              <w:rStyle w:val="Platzhaltertext"/>
            </w:rPr>
            <w:t>Klicken Sie hier, um Text einzugeben.</w:t>
          </w:r>
        </w:p>
      </w:docPartBody>
    </w:docPart>
    <w:docPart>
      <w:docPartPr>
        <w:name w:val="88858AF88C0C4343BB3D55F518905F19"/>
        <w:category>
          <w:name w:val="Allgemein"/>
          <w:gallery w:val="placeholder"/>
        </w:category>
        <w:types>
          <w:type w:val="bbPlcHdr"/>
        </w:types>
        <w:behaviors>
          <w:behavior w:val="content"/>
        </w:behaviors>
        <w:guid w:val="{E5E13865-A120-4B6F-AEF1-3536EF8A670F}"/>
      </w:docPartPr>
      <w:docPartBody>
        <w:p w:rsidR="00973E5A" w:rsidRDefault="004661AB" w:rsidP="004661AB">
          <w:pPr>
            <w:pStyle w:val="88858AF88C0C4343BB3D55F518905F19"/>
          </w:pPr>
          <w:r w:rsidRPr="00AE766F">
            <w:rPr>
              <w:rStyle w:val="Platzhaltertext"/>
            </w:rPr>
            <w:t>Klicken Sie hier, um Text einzugeben.</w:t>
          </w:r>
        </w:p>
      </w:docPartBody>
    </w:docPart>
    <w:docPart>
      <w:docPartPr>
        <w:name w:val="96117DB88DC545DAA69BB2A6E7C0927A"/>
        <w:category>
          <w:name w:val="Allgemein"/>
          <w:gallery w:val="placeholder"/>
        </w:category>
        <w:types>
          <w:type w:val="bbPlcHdr"/>
        </w:types>
        <w:behaviors>
          <w:behavior w:val="content"/>
        </w:behaviors>
        <w:guid w:val="{C6CEB640-9A02-4495-B5EE-54F312899B7E}"/>
      </w:docPartPr>
      <w:docPartBody>
        <w:p w:rsidR="00973E5A" w:rsidRDefault="004661AB" w:rsidP="004661AB">
          <w:pPr>
            <w:pStyle w:val="96117DB88DC545DAA69BB2A6E7C0927A"/>
          </w:pPr>
          <w:r w:rsidRPr="00AE766F">
            <w:rPr>
              <w:rStyle w:val="Platzhaltertext"/>
            </w:rPr>
            <w:t>Klicken Sie hier, um Text einzugeben.</w:t>
          </w:r>
        </w:p>
      </w:docPartBody>
    </w:docPart>
    <w:docPart>
      <w:docPartPr>
        <w:name w:val="564FD1F702C348EC968EE0531A279644"/>
        <w:category>
          <w:name w:val="Allgemein"/>
          <w:gallery w:val="placeholder"/>
        </w:category>
        <w:types>
          <w:type w:val="bbPlcHdr"/>
        </w:types>
        <w:behaviors>
          <w:behavior w:val="content"/>
        </w:behaviors>
        <w:guid w:val="{72BAE526-8C0C-4D3D-90FD-860345D13C24}"/>
      </w:docPartPr>
      <w:docPartBody>
        <w:p w:rsidR="00973E5A" w:rsidRDefault="004661AB" w:rsidP="004661AB">
          <w:pPr>
            <w:pStyle w:val="564FD1F702C348EC968EE0531A279644"/>
          </w:pPr>
          <w:r w:rsidRPr="00AE766F">
            <w:rPr>
              <w:rStyle w:val="Platzhaltertext"/>
            </w:rPr>
            <w:t>Klicken Sie hier, um Text einzugeben.</w:t>
          </w:r>
        </w:p>
      </w:docPartBody>
    </w:docPart>
    <w:docPart>
      <w:docPartPr>
        <w:name w:val="678D647240D74966AD4C42CBCF859B26"/>
        <w:category>
          <w:name w:val="Allgemein"/>
          <w:gallery w:val="placeholder"/>
        </w:category>
        <w:types>
          <w:type w:val="bbPlcHdr"/>
        </w:types>
        <w:behaviors>
          <w:behavior w:val="content"/>
        </w:behaviors>
        <w:guid w:val="{78380F30-6D8D-48D3-8D59-73961CFFBE45}"/>
      </w:docPartPr>
      <w:docPartBody>
        <w:p w:rsidR="00973E5A" w:rsidRDefault="004661AB" w:rsidP="004661AB">
          <w:pPr>
            <w:pStyle w:val="678D647240D74966AD4C42CBCF859B26"/>
          </w:pPr>
          <w:r w:rsidRPr="00AE766F">
            <w:rPr>
              <w:rStyle w:val="Platzhaltertext"/>
            </w:rPr>
            <w:t>Klicken Sie hier, um Text einzugeben.</w:t>
          </w:r>
        </w:p>
      </w:docPartBody>
    </w:docPart>
    <w:docPart>
      <w:docPartPr>
        <w:name w:val="DF55C6D8694646B1942415A1399BEA6C"/>
        <w:category>
          <w:name w:val="Allgemein"/>
          <w:gallery w:val="placeholder"/>
        </w:category>
        <w:types>
          <w:type w:val="bbPlcHdr"/>
        </w:types>
        <w:behaviors>
          <w:behavior w:val="content"/>
        </w:behaviors>
        <w:guid w:val="{7B17FE9C-7DBC-41E9-8B40-5B679D473C4C}"/>
      </w:docPartPr>
      <w:docPartBody>
        <w:p w:rsidR="00973E5A" w:rsidRDefault="004661AB" w:rsidP="004661AB">
          <w:pPr>
            <w:pStyle w:val="DF55C6D8694646B1942415A1399BEA6C"/>
          </w:pPr>
          <w:r w:rsidRPr="00AE766F">
            <w:rPr>
              <w:rStyle w:val="Platzhaltertext"/>
            </w:rPr>
            <w:t>Klicken Sie hier, um Text einzugeben.</w:t>
          </w:r>
        </w:p>
      </w:docPartBody>
    </w:docPart>
    <w:docPart>
      <w:docPartPr>
        <w:name w:val="5883132CFD6F4C90B895640832C2FC41"/>
        <w:category>
          <w:name w:val="Allgemein"/>
          <w:gallery w:val="placeholder"/>
        </w:category>
        <w:types>
          <w:type w:val="bbPlcHdr"/>
        </w:types>
        <w:behaviors>
          <w:behavior w:val="content"/>
        </w:behaviors>
        <w:guid w:val="{3F741DCB-B81D-47E4-8B88-6E442C1D907A}"/>
      </w:docPartPr>
      <w:docPartBody>
        <w:p w:rsidR="00973E5A" w:rsidRDefault="004661AB" w:rsidP="004661AB">
          <w:pPr>
            <w:pStyle w:val="5883132CFD6F4C90B895640832C2FC41"/>
          </w:pPr>
          <w:r w:rsidRPr="00AE766F">
            <w:rPr>
              <w:rStyle w:val="Platzhaltertext"/>
            </w:rPr>
            <w:t>Klicken Sie hier, um Text einzugeben.</w:t>
          </w:r>
        </w:p>
      </w:docPartBody>
    </w:docPart>
    <w:docPart>
      <w:docPartPr>
        <w:name w:val="48F6805B93034198B9907655B4B9F598"/>
        <w:category>
          <w:name w:val="Allgemein"/>
          <w:gallery w:val="placeholder"/>
        </w:category>
        <w:types>
          <w:type w:val="bbPlcHdr"/>
        </w:types>
        <w:behaviors>
          <w:behavior w:val="content"/>
        </w:behaviors>
        <w:guid w:val="{2756DF9E-4534-4B70-8C33-394C267557DD}"/>
      </w:docPartPr>
      <w:docPartBody>
        <w:p w:rsidR="00973E5A" w:rsidRDefault="004661AB" w:rsidP="004661AB">
          <w:pPr>
            <w:pStyle w:val="48F6805B93034198B9907655B4B9F598"/>
          </w:pPr>
          <w:r w:rsidRPr="00AE766F">
            <w:rPr>
              <w:rStyle w:val="Platzhaltertext"/>
            </w:rPr>
            <w:t>Klicken Sie hier, um Text einzugeben.</w:t>
          </w:r>
        </w:p>
      </w:docPartBody>
    </w:docPart>
    <w:docPart>
      <w:docPartPr>
        <w:name w:val="D4C0972A862347E3A4F903E93EE84830"/>
        <w:category>
          <w:name w:val="Allgemein"/>
          <w:gallery w:val="placeholder"/>
        </w:category>
        <w:types>
          <w:type w:val="bbPlcHdr"/>
        </w:types>
        <w:behaviors>
          <w:behavior w:val="content"/>
        </w:behaviors>
        <w:guid w:val="{6A8B6429-5A45-43D2-A534-AF8A40E051D0}"/>
      </w:docPartPr>
      <w:docPartBody>
        <w:p w:rsidR="00973E5A" w:rsidRDefault="004661AB" w:rsidP="004661AB">
          <w:pPr>
            <w:pStyle w:val="D4C0972A862347E3A4F903E93EE84830"/>
          </w:pPr>
          <w:r w:rsidRPr="00AE766F">
            <w:rPr>
              <w:rStyle w:val="Platzhaltertext"/>
            </w:rPr>
            <w:t>Klicken Sie hier, um Text einzugeben.</w:t>
          </w:r>
        </w:p>
      </w:docPartBody>
    </w:docPart>
    <w:docPart>
      <w:docPartPr>
        <w:name w:val="11136D8EE5864C28A6958C2F90751EF9"/>
        <w:category>
          <w:name w:val="Allgemein"/>
          <w:gallery w:val="placeholder"/>
        </w:category>
        <w:types>
          <w:type w:val="bbPlcHdr"/>
        </w:types>
        <w:behaviors>
          <w:behavior w:val="content"/>
        </w:behaviors>
        <w:guid w:val="{D77546EA-CF5C-43BB-A010-A80D48EDCC81}"/>
      </w:docPartPr>
      <w:docPartBody>
        <w:p w:rsidR="00B76DEC" w:rsidRDefault="00B76DEC" w:rsidP="00B76DEC">
          <w:pPr>
            <w:pStyle w:val="11136D8EE5864C28A6958C2F90751EF9"/>
          </w:pPr>
          <w:r w:rsidRPr="00E336D0">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2A4"/>
    <w:rsid w:val="001E60AD"/>
    <w:rsid w:val="004046A6"/>
    <w:rsid w:val="004661AB"/>
    <w:rsid w:val="00656AAA"/>
    <w:rsid w:val="006600AE"/>
    <w:rsid w:val="00731785"/>
    <w:rsid w:val="0095785F"/>
    <w:rsid w:val="00960DCC"/>
    <w:rsid w:val="00973E5A"/>
    <w:rsid w:val="00A16C5B"/>
    <w:rsid w:val="00B7039F"/>
    <w:rsid w:val="00B76DEC"/>
    <w:rsid w:val="00C35E9D"/>
    <w:rsid w:val="00D822A4"/>
    <w:rsid w:val="00D951C0"/>
    <w:rsid w:val="00DD2FA8"/>
    <w:rsid w:val="00DE75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76DEC"/>
    <w:rPr>
      <w:color w:val="808080"/>
    </w:rPr>
  </w:style>
  <w:style w:type="paragraph" w:customStyle="1" w:styleId="F42174C1AE1A4E3C829EFDC8D1FE0B9E">
    <w:name w:val="F42174C1AE1A4E3C829EFDC8D1FE0B9E"/>
    <w:rsid w:val="004661AB"/>
    <w:pPr>
      <w:spacing w:after="160" w:line="259" w:lineRule="auto"/>
    </w:pPr>
    <w:rPr>
      <w:lang w:eastAsia="zh-CN"/>
    </w:rPr>
  </w:style>
  <w:style w:type="paragraph" w:customStyle="1" w:styleId="1E20AD5702494D9CBAEE20DA8A9564FE">
    <w:name w:val="1E20AD5702494D9CBAEE20DA8A9564FE"/>
    <w:rsid w:val="004661AB"/>
    <w:pPr>
      <w:spacing w:after="160" w:line="259" w:lineRule="auto"/>
    </w:pPr>
    <w:rPr>
      <w:lang w:eastAsia="zh-CN"/>
    </w:rPr>
  </w:style>
  <w:style w:type="paragraph" w:customStyle="1" w:styleId="39B70AFB58EE4EDD93A0DE55C6B870A6">
    <w:name w:val="39B70AFB58EE4EDD93A0DE55C6B870A6"/>
    <w:rsid w:val="004661AB"/>
    <w:pPr>
      <w:spacing w:after="160" w:line="259" w:lineRule="auto"/>
    </w:pPr>
    <w:rPr>
      <w:lang w:eastAsia="zh-CN"/>
    </w:rPr>
  </w:style>
  <w:style w:type="paragraph" w:customStyle="1" w:styleId="D38F68262AE8439E81E62496DA0842DD">
    <w:name w:val="D38F68262AE8439E81E62496DA0842DD"/>
    <w:rsid w:val="004661AB"/>
    <w:pPr>
      <w:spacing w:after="160" w:line="259" w:lineRule="auto"/>
    </w:pPr>
    <w:rPr>
      <w:lang w:eastAsia="zh-CN"/>
    </w:rPr>
  </w:style>
  <w:style w:type="paragraph" w:customStyle="1" w:styleId="88858AF88C0C4343BB3D55F518905F19">
    <w:name w:val="88858AF88C0C4343BB3D55F518905F19"/>
    <w:rsid w:val="004661AB"/>
    <w:pPr>
      <w:spacing w:after="160" w:line="259" w:lineRule="auto"/>
    </w:pPr>
    <w:rPr>
      <w:lang w:eastAsia="zh-CN"/>
    </w:rPr>
  </w:style>
  <w:style w:type="paragraph" w:customStyle="1" w:styleId="96117DB88DC545DAA69BB2A6E7C0927A">
    <w:name w:val="96117DB88DC545DAA69BB2A6E7C0927A"/>
    <w:rsid w:val="004661AB"/>
    <w:pPr>
      <w:spacing w:after="160" w:line="259" w:lineRule="auto"/>
    </w:pPr>
    <w:rPr>
      <w:lang w:eastAsia="zh-CN"/>
    </w:rPr>
  </w:style>
  <w:style w:type="paragraph" w:customStyle="1" w:styleId="564FD1F702C348EC968EE0531A279644">
    <w:name w:val="564FD1F702C348EC968EE0531A279644"/>
    <w:rsid w:val="004661AB"/>
    <w:pPr>
      <w:spacing w:after="160" w:line="259" w:lineRule="auto"/>
    </w:pPr>
    <w:rPr>
      <w:lang w:eastAsia="zh-CN"/>
    </w:rPr>
  </w:style>
  <w:style w:type="paragraph" w:customStyle="1" w:styleId="678D647240D74966AD4C42CBCF859B26">
    <w:name w:val="678D647240D74966AD4C42CBCF859B26"/>
    <w:rsid w:val="004661AB"/>
    <w:pPr>
      <w:spacing w:after="160" w:line="259" w:lineRule="auto"/>
    </w:pPr>
    <w:rPr>
      <w:lang w:eastAsia="zh-CN"/>
    </w:rPr>
  </w:style>
  <w:style w:type="paragraph" w:customStyle="1" w:styleId="DF55C6D8694646B1942415A1399BEA6C">
    <w:name w:val="DF55C6D8694646B1942415A1399BEA6C"/>
    <w:rsid w:val="004661AB"/>
    <w:pPr>
      <w:spacing w:after="160" w:line="259" w:lineRule="auto"/>
    </w:pPr>
    <w:rPr>
      <w:lang w:eastAsia="zh-CN"/>
    </w:rPr>
  </w:style>
  <w:style w:type="paragraph" w:customStyle="1" w:styleId="5883132CFD6F4C90B895640832C2FC41">
    <w:name w:val="5883132CFD6F4C90B895640832C2FC41"/>
    <w:rsid w:val="004661AB"/>
    <w:pPr>
      <w:spacing w:after="160" w:line="259" w:lineRule="auto"/>
    </w:pPr>
    <w:rPr>
      <w:lang w:eastAsia="zh-CN"/>
    </w:rPr>
  </w:style>
  <w:style w:type="paragraph" w:customStyle="1" w:styleId="48F6805B93034198B9907655B4B9F598">
    <w:name w:val="48F6805B93034198B9907655B4B9F598"/>
    <w:rsid w:val="004661AB"/>
    <w:pPr>
      <w:spacing w:after="160" w:line="259" w:lineRule="auto"/>
    </w:pPr>
    <w:rPr>
      <w:lang w:eastAsia="zh-CN"/>
    </w:rPr>
  </w:style>
  <w:style w:type="paragraph" w:customStyle="1" w:styleId="D4C0972A862347E3A4F903E93EE84830">
    <w:name w:val="D4C0972A862347E3A4F903E93EE84830"/>
    <w:rsid w:val="004661AB"/>
    <w:pPr>
      <w:spacing w:after="160" w:line="259" w:lineRule="auto"/>
    </w:pPr>
    <w:rPr>
      <w:lang w:eastAsia="zh-CN"/>
    </w:rPr>
  </w:style>
  <w:style w:type="paragraph" w:customStyle="1" w:styleId="11136D8EE5864C28A6958C2F90751EF9">
    <w:name w:val="11136D8EE5864C28A6958C2F90751EF9"/>
    <w:rsid w:val="00B76DEC"/>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6E616-DFCF-4977-9700-067C8BE78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BB-Leeres Dokument.dotm</Template>
  <TotalTime>0</TotalTime>
  <Pages>5</Pages>
  <Words>655</Words>
  <Characters>4132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BEITEN BURKHARDT</dc:creator>
  <cp:lastModifiedBy>ADVANT Beiten</cp:lastModifiedBy>
  <cp:revision>5</cp:revision>
  <dcterms:created xsi:type="dcterms:W3CDTF">2026-07-14T14:53:00Z</dcterms:created>
  <dcterms:modified xsi:type="dcterms:W3CDTF">2026-07-17T15:04:00Z</dcterms:modified>
</cp:coreProperties>
</file>